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DD1A1B" w14:textId="77777777" w:rsidR="00BC45A2" w:rsidRDefault="00BC45A2" w:rsidP="00BC45A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723F4E94" w14:textId="77777777" w:rsidR="00BC45A2" w:rsidRDefault="00BC45A2" w:rsidP="00BC45A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1B67CA1" w14:textId="77777777" w:rsidR="00BC45A2" w:rsidRPr="00484862" w:rsidRDefault="00BC45A2" w:rsidP="00BC45A2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84862">
        <w:rPr>
          <w:rFonts w:ascii="Corbel" w:hAnsi="Corbel"/>
          <w:b/>
          <w:smallCaps/>
          <w:sz w:val="24"/>
          <w:szCs w:val="24"/>
        </w:rPr>
        <w:t>SYLABUS</w:t>
      </w:r>
    </w:p>
    <w:p w14:paraId="50D7DF84" w14:textId="77777777" w:rsidR="00BC45A2" w:rsidRPr="00484862" w:rsidRDefault="00BC45A2" w:rsidP="00BC45A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8486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04D5225E" w14:textId="04A6992F" w:rsidR="0085747A" w:rsidRDefault="00BC45A2" w:rsidP="00BC45A2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 xml:space="preserve">Rok akademicki </w:t>
      </w:r>
      <w:r w:rsidRPr="00484862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7</w:t>
      </w:r>
      <w:r w:rsidRPr="00484862">
        <w:rPr>
          <w:rFonts w:ascii="Corbel" w:hAnsi="Corbel"/>
          <w:b/>
          <w:sz w:val="24"/>
          <w:szCs w:val="24"/>
        </w:rPr>
        <w:t>/202</w:t>
      </w:r>
      <w:r>
        <w:rPr>
          <w:rFonts w:ascii="Corbel" w:hAnsi="Corbel"/>
          <w:b/>
          <w:sz w:val="24"/>
          <w:szCs w:val="24"/>
        </w:rPr>
        <w:t>8</w:t>
      </w:r>
    </w:p>
    <w:p w14:paraId="2271EE1A" w14:textId="77777777" w:rsidR="00BC45A2" w:rsidRPr="00484862" w:rsidRDefault="00BC45A2" w:rsidP="00BC45A2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7F94147C" w14:textId="77777777" w:rsidR="0085747A" w:rsidRPr="0048486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84862">
        <w:rPr>
          <w:rFonts w:ascii="Corbel" w:hAnsi="Corbel"/>
          <w:szCs w:val="24"/>
        </w:rPr>
        <w:t xml:space="preserve">1. </w:t>
      </w:r>
      <w:r w:rsidR="0085747A" w:rsidRPr="00484862">
        <w:rPr>
          <w:rFonts w:ascii="Corbel" w:hAnsi="Corbel"/>
          <w:szCs w:val="24"/>
        </w:rPr>
        <w:t xml:space="preserve">Podstawowe </w:t>
      </w:r>
      <w:r w:rsidR="00445970" w:rsidRPr="0048486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84862" w14:paraId="528FA4D7" w14:textId="77777777" w:rsidTr="00B819C8">
        <w:tc>
          <w:tcPr>
            <w:tcW w:w="2694" w:type="dxa"/>
            <w:vAlign w:val="center"/>
          </w:tcPr>
          <w:p w14:paraId="6EE2DCEB" w14:textId="77777777" w:rsidR="0085747A" w:rsidRPr="0048486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421797" w14:textId="77777777" w:rsidR="0085747A" w:rsidRPr="00484862" w:rsidRDefault="009F11FA" w:rsidP="00DE6F5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p</w:t>
            </w:r>
            <w:r w:rsidR="00E46165" w:rsidRPr="00484862">
              <w:rPr>
                <w:rFonts w:ascii="Corbel" w:hAnsi="Corbel"/>
                <w:sz w:val="24"/>
                <w:szCs w:val="24"/>
              </w:rPr>
              <w:t>edagogika osób z niepełnosprawnością słuchową</w:t>
            </w:r>
          </w:p>
        </w:tc>
      </w:tr>
      <w:tr w:rsidR="0085747A" w:rsidRPr="00484862" w14:paraId="654933F2" w14:textId="77777777" w:rsidTr="00B819C8">
        <w:tc>
          <w:tcPr>
            <w:tcW w:w="2694" w:type="dxa"/>
            <w:vAlign w:val="center"/>
          </w:tcPr>
          <w:p w14:paraId="6BB3B3A7" w14:textId="77777777" w:rsidR="0085747A" w:rsidRPr="0048486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8486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8000EEB" w14:textId="77777777" w:rsidR="0085747A" w:rsidRPr="00484862" w:rsidRDefault="009F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9F11FA" w:rsidRPr="00484862" w14:paraId="016C7221" w14:textId="77777777" w:rsidTr="00B819C8">
        <w:tc>
          <w:tcPr>
            <w:tcW w:w="2694" w:type="dxa"/>
            <w:vAlign w:val="center"/>
          </w:tcPr>
          <w:p w14:paraId="445ABE4E" w14:textId="77777777" w:rsidR="009F11FA" w:rsidRPr="00484862" w:rsidRDefault="009F11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84385AF" w14:textId="48CA9FBA" w:rsidR="009F11FA" w:rsidRPr="00484862" w:rsidRDefault="00547E29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7E2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F11FA" w:rsidRPr="00484862" w14:paraId="22A9623E" w14:textId="77777777" w:rsidTr="00B819C8">
        <w:tc>
          <w:tcPr>
            <w:tcW w:w="2694" w:type="dxa"/>
            <w:vAlign w:val="center"/>
          </w:tcPr>
          <w:p w14:paraId="38631084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B7D5818" w14:textId="77777777" w:rsidR="009F11FA" w:rsidRPr="00484862" w:rsidRDefault="009F11FA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F11FA" w:rsidRPr="00484862" w14:paraId="788241E2" w14:textId="77777777" w:rsidTr="00B819C8">
        <w:tc>
          <w:tcPr>
            <w:tcW w:w="2694" w:type="dxa"/>
            <w:vAlign w:val="center"/>
          </w:tcPr>
          <w:p w14:paraId="572AAFFA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ADE04A" w14:textId="77777777" w:rsidR="009F11FA" w:rsidRPr="00484862" w:rsidRDefault="009F11FA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9F11FA" w:rsidRPr="00484862" w14:paraId="273E4F11" w14:textId="77777777" w:rsidTr="00B819C8">
        <w:tc>
          <w:tcPr>
            <w:tcW w:w="2694" w:type="dxa"/>
            <w:vAlign w:val="center"/>
          </w:tcPr>
          <w:p w14:paraId="3826747C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64F9CC7" w14:textId="77777777" w:rsidR="009F11FA" w:rsidRPr="00484862" w:rsidRDefault="009F11FA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F11FA" w:rsidRPr="00484862" w14:paraId="7C339BBA" w14:textId="77777777" w:rsidTr="00B819C8">
        <w:tc>
          <w:tcPr>
            <w:tcW w:w="2694" w:type="dxa"/>
            <w:vAlign w:val="center"/>
          </w:tcPr>
          <w:p w14:paraId="1C6C11AD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8EECCCC" w14:textId="77777777" w:rsidR="009F11FA" w:rsidRPr="00484862" w:rsidRDefault="009F11FA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F11FA" w:rsidRPr="00484862" w14:paraId="4BA9BAA3" w14:textId="77777777" w:rsidTr="00B819C8">
        <w:tc>
          <w:tcPr>
            <w:tcW w:w="2694" w:type="dxa"/>
            <w:vAlign w:val="center"/>
          </w:tcPr>
          <w:p w14:paraId="62EA24E1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95C4BF" w14:textId="4AB5D696" w:rsidR="009F11FA" w:rsidRPr="00484862" w:rsidRDefault="00A14D4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F11FA" w:rsidRPr="0048486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B7FE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9F11FA" w:rsidRPr="00484862" w14:paraId="2CFD0208" w14:textId="77777777" w:rsidTr="00B819C8">
        <w:tc>
          <w:tcPr>
            <w:tcW w:w="2694" w:type="dxa"/>
            <w:vAlign w:val="center"/>
          </w:tcPr>
          <w:p w14:paraId="4969E498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E736BD7" w14:textId="77777777" w:rsidR="009F11FA" w:rsidRPr="00484862" w:rsidRDefault="009F11FA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II rok, 3 semestr</w:t>
            </w:r>
          </w:p>
        </w:tc>
      </w:tr>
      <w:tr w:rsidR="009F11FA" w:rsidRPr="00484862" w14:paraId="210ED874" w14:textId="77777777" w:rsidTr="00B819C8">
        <w:tc>
          <w:tcPr>
            <w:tcW w:w="2694" w:type="dxa"/>
            <w:vAlign w:val="center"/>
          </w:tcPr>
          <w:p w14:paraId="0143A82E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9793D3" w14:textId="77777777" w:rsidR="009F11FA" w:rsidRPr="00484862" w:rsidRDefault="009F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merytoryczne; przedmiot kierunkowy</w:t>
            </w:r>
            <w:r w:rsidR="00A223DF" w:rsidRPr="00484862">
              <w:rPr>
                <w:rFonts w:ascii="Corbel" w:hAnsi="Corbel"/>
                <w:b w:val="0"/>
                <w:sz w:val="24"/>
                <w:szCs w:val="24"/>
              </w:rPr>
              <w:t>; przedmiot kierunkowy</w:t>
            </w:r>
          </w:p>
        </w:tc>
      </w:tr>
      <w:tr w:rsidR="009F11FA" w:rsidRPr="00484862" w14:paraId="201F1442" w14:textId="77777777" w:rsidTr="00B819C8">
        <w:tc>
          <w:tcPr>
            <w:tcW w:w="2694" w:type="dxa"/>
            <w:vAlign w:val="center"/>
          </w:tcPr>
          <w:p w14:paraId="51928E1A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E62673A" w14:textId="77777777" w:rsidR="009F11FA" w:rsidRPr="00484862" w:rsidRDefault="009F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F11FA" w:rsidRPr="00484862" w14:paraId="79ABF345" w14:textId="77777777" w:rsidTr="00B819C8">
        <w:tc>
          <w:tcPr>
            <w:tcW w:w="2694" w:type="dxa"/>
            <w:vAlign w:val="center"/>
          </w:tcPr>
          <w:p w14:paraId="6358E8F0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ED2B88" w14:textId="6C0C09EF" w:rsidR="009F11FA" w:rsidRPr="00484862" w:rsidRDefault="009F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24D3F">
              <w:rPr>
                <w:rFonts w:ascii="Corbel" w:hAnsi="Corbel"/>
                <w:b w:val="0"/>
                <w:sz w:val="24"/>
                <w:szCs w:val="24"/>
              </w:rPr>
              <w:t>Małgorzata Zaborniak-Sobczak</w:t>
            </w:r>
          </w:p>
        </w:tc>
      </w:tr>
      <w:tr w:rsidR="009F11FA" w:rsidRPr="00484862" w14:paraId="1C875A8F" w14:textId="77777777" w:rsidTr="00B819C8">
        <w:tc>
          <w:tcPr>
            <w:tcW w:w="2694" w:type="dxa"/>
            <w:vAlign w:val="center"/>
          </w:tcPr>
          <w:p w14:paraId="54A0895D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DC292D2" w14:textId="77777777" w:rsidR="009F11FA" w:rsidRPr="00484862" w:rsidRDefault="009F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dr Małgorzata Zaborniak-Sobczak</w:t>
            </w:r>
          </w:p>
        </w:tc>
      </w:tr>
    </w:tbl>
    <w:p w14:paraId="0FA9D261" w14:textId="77777777" w:rsidR="0085747A" w:rsidRPr="0048486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 xml:space="preserve">* </w:t>
      </w:r>
      <w:r w:rsidRPr="00484862">
        <w:rPr>
          <w:rFonts w:ascii="Corbel" w:hAnsi="Corbel"/>
          <w:i/>
          <w:sz w:val="24"/>
          <w:szCs w:val="24"/>
        </w:rPr>
        <w:t>-</w:t>
      </w:r>
      <w:r w:rsidR="00B90885" w:rsidRPr="0048486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84862">
        <w:rPr>
          <w:rFonts w:ascii="Corbel" w:hAnsi="Corbel"/>
          <w:b w:val="0"/>
          <w:sz w:val="24"/>
          <w:szCs w:val="24"/>
        </w:rPr>
        <w:t>e,</w:t>
      </w:r>
      <w:r w:rsidRPr="00484862">
        <w:rPr>
          <w:rFonts w:ascii="Corbel" w:hAnsi="Corbel"/>
          <w:i/>
          <w:sz w:val="24"/>
          <w:szCs w:val="24"/>
        </w:rPr>
        <w:t xml:space="preserve"> </w:t>
      </w:r>
      <w:r w:rsidRPr="0048486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84862">
        <w:rPr>
          <w:rFonts w:ascii="Corbel" w:hAnsi="Corbel"/>
          <w:b w:val="0"/>
          <w:i/>
          <w:sz w:val="24"/>
          <w:szCs w:val="24"/>
        </w:rPr>
        <w:t>w Jednostce</w:t>
      </w:r>
    </w:p>
    <w:p w14:paraId="00F89016" w14:textId="77777777" w:rsidR="00923D7D" w:rsidRPr="00484862" w:rsidRDefault="0085747A" w:rsidP="009F11FA">
      <w:pPr>
        <w:pStyle w:val="Podpunkty"/>
        <w:ind w:left="284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>1.</w:t>
      </w:r>
      <w:r w:rsidR="00E22FBC" w:rsidRPr="00484862">
        <w:rPr>
          <w:rFonts w:ascii="Corbel" w:hAnsi="Corbel"/>
          <w:sz w:val="24"/>
          <w:szCs w:val="24"/>
        </w:rPr>
        <w:t>1</w:t>
      </w:r>
      <w:r w:rsidRPr="0048486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484862" w14:paraId="56D4F19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3BFC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Semestr</w:t>
            </w:r>
          </w:p>
          <w:p w14:paraId="025621E5" w14:textId="77777777" w:rsidR="00015B8F" w:rsidRPr="0048486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(</w:t>
            </w:r>
            <w:r w:rsidR="00363F78" w:rsidRPr="0048486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09FC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t>Wykł</w:t>
            </w:r>
            <w:proofErr w:type="spellEnd"/>
            <w:r w:rsidRPr="004848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E072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1C01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t>Konw</w:t>
            </w:r>
            <w:proofErr w:type="spellEnd"/>
            <w:r w:rsidRPr="004848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1AC0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EDB3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t>Sem</w:t>
            </w:r>
            <w:proofErr w:type="spellEnd"/>
            <w:r w:rsidRPr="004848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BD79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B5CF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t>Prakt</w:t>
            </w:r>
            <w:proofErr w:type="spellEnd"/>
            <w:r w:rsidRPr="004848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7A6D" w14:textId="77777777" w:rsidR="00015B8F" w:rsidRPr="00484862" w:rsidRDefault="009F11FA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723B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84862">
              <w:rPr>
                <w:rFonts w:ascii="Corbel" w:hAnsi="Corbel"/>
                <w:b/>
                <w:szCs w:val="24"/>
              </w:rPr>
              <w:t>Liczba pkt</w:t>
            </w:r>
            <w:r w:rsidR="00B90885" w:rsidRPr="00484862">
              <w:rPr>
                <w:rFonts w:ascii="Corbel" w:hAnsi="Corbel"/>
                <w:b/>
                <w:szCs w:val="24"/>
              </w:rPr>
              <w:t>.</w:t>
            </w:r>
            <w:r w:rsidRPr="0048486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84862" w14:paraId="4C73205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E602" w14:textId="77777777" w:rsidR="00015B8F" w:rsidRPr="00484862" w:rsidRDefault="009F11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A9A1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433B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FBAE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4CD4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C5A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32A6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B7C9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7DAC" w14:textId="6F5910B9" w:rsidR="00015B8F" w:rsidRPr="00484862" w:rsidRDefault="002B7F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1FA7" w14:textId="77777777" w:rsidR="00015B8F" w:rsidRPr="00484862" w:rsidRDefault="00E461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7AD4954" w14:textId="77777777" w:rsidR="00923D7D" w:rsidRPr="0048486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DE30889" w14:textId="77777777" w:rsidR="00923D7D" w:rsidRPr="0048486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9CB54B3" w14:textId="77777777" w:rsidR="0085747A" w:rsidRPr="0048486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>1.</w:t>
      </w:r>
      <w:r w:rsidR="00E22FBC" w:rsidRPr="00484862">
        <w:rPr>
          <w:rFonts w:ascii="Corbel" w:hAnsi="Corbel"/>
          <w:smallCaps w:val="0"/>
          <w:szCs w:val="24"/>
        </w:rPr>
        <w:t>2</w:t>
      </w:r>
      <w:r w:rsidR="00F83B28" w:rsidRPr="00484862">
        <w:rPr>
          <w:rFonts w:ascii="Corbel" w:hAnsi="Corbel"/>
          <w:smallCaps w:val="0"/>
          <w:szCs w:val="24"/>
        </w:rPr>
        <w:t>.</w:t>
      </w:r>
      <w:r w:rsidR="00F83B28" w:rsidRPr="00484862">
        <w:rPr>
          <w:rFonts w:ascii="Corbel" w:hAnsi="Corbel"/>
          <w:smallCaps w:val="0"/>
          <w:szCs w:val="24"/>
        </w:rPr>
        <w:tab/>
      </w:r>
      <w:r w:rsidRPr="00484862">
        <w:rPr>
          <w:rFonts w:ascii="Corbel" w:hAnsi="Corbel"/>
          <w:smallCaps w:val="0"/>
          <w:szCs w:val="24"/>
        </w:rPr>
        <w:t xml:space="preserve">Sposób realizacji zajęć  </w:t>
      </w:r>
    </w:p>
    <w:p w14:paraId="287D2435" w14:textId="77777777" w:rsidR="009F11FA" w:rsidRPr="00484862" w:rsidRDefault="009F11FA" w:rsidP="009F11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84862">
        <w:rPr>
          <w:rFonts w:ascii="Corbel" w:eastAsia="MS Gothic" w:hAnsi="Corbel"/>
          <w:b w:val="0"/>
          <w:szCs w:val="24"/>
        </w:rPr>
        <w:sym w:font="Wingdings" w:char="F078"/>
      </w:r>
      <w:r w:rsidRPr="00484862">
        <w:rPr>
          <w:rFonts w:ascii="Corbel" w:eastAsia="MS Gothic" w:hAnsi="Corbel"/>
          <w:b w:val="0"/>
          <w:szCs w:val="24"/>
        </w:rPr>
        <w:t xml:space="preserve"> </w:t>
      </w:r>
      <w:r w:rsidRPr="0048486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3E2BC2D" w14:textId="77777777" w:rsidR="0085747A" w:rsidRPr="00484862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84862">
        <w:rPr>
          <w:rFonts w:ascii="MS Gothic" w:eastAsia="MS Gothic" w:hAnsi="MS Gothic" w:cs="MS Gothic" w:hint="eastAsia"/>
          <w:b w:val="0"/>
          <w:szCs w:val="24"/>
        </w:rPr>
        <w:t>☐</w:t>
      </w:r>
      <w:r w:rsidRPr="0048486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C59E9A9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65ADAA" w14:textId="77777777" w:rsidR="00E22FBC" w:rsidRPr="0048486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1.3 </w:t>
      </w:r>
      <w:r w:rsidR="00F83B28" w:rsidRPr="00484862">
        <w:rPr>
          <w:rFonts w:ascii="Corbel" w:hAnsi="Corbel"/>
          <w:smallCaps w:val="0"/>
          <w:szCs w:val="24"/>
        </w:rPr>
        <w:tab/>
      </w:r>
      <w:r w:rsidRPr="00484862">
        <w:rPr>
          <w:rFonts w:ascii="Corbel" w:hAnsi="Corbel"/>
          <w:smallCaps w:val="0"/>
          <w:szCs w:val="24"/>
        </w:rPr>
        <w:t>For</w:t>
      </w:r>
      <w:r w:rsidR="00445970" w:rsidRPr="00484862">
        <w:rPr>
          <w:rFonts w:ascii="Corbel" w:hAnsi="Corbel"/>
          <w:smallCaps w:val="0"/>
          <w:szCs w:val="24"/>
        </w:rPr>
        <w:t xml:space="preserve">ma zaliczenia przedmiotu </w:t>
      </w:r>
      <w:r w:rsidRPr="00484862">
        <w:rPr>
          <w:rFonts w:ascii="Corbel" w:hAnsi="Corbel"/>
          <w:smallCaps w:val="0"/>
          <w:szCs w:val="24"/>
        </w:rPr>
        <w:t xml:space="preserve"> (z toku) </w:t>
      </w:r>
    </w:p>
    <w:p w14:paraId="07C45895" w14:textId="77777777" w:rsidR="009F11FA" w:rsidRPr="00484862" w:rsidRDefault="009F11FA" w:rsidP="009E633F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ab/>
      </w:r>
      <w:r w:rsidRPr="00484862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12870F7E" w14:textId="77777777" w:rsidR="00E960BB" w:rsidRPr="0048486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6A1390" w14:textId="77777777" w:rsidR="00E960BB" w:rsidRPr="0048486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8486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84862" w14:paraId="5674BC9D" w14:textId="77777777" w:rsidTr="00745302">
        <w:tc>
          <w:tcPr>
            <w:tcW w:w="9670" w:type="dxa"/>
          </w:tcPr>
          <w:p w14:paraId="1A7D5D65" w14:textId="77777777" w:rsidR="0085747A" w:rsidRPr="00484862" w:rsidRDefault="00EB000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Psychologia rozwojowa, Historia pedagogiki specjalnej</w:t>
            </w:r>
          </w:p>
        </w:tc>
      </w:tr>
    </w:tbl>
    <w:p w14:paraId="5774B377" w14:textId="77777777" w:rsidR="00153C41" w:rsidRPr="0048486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15D3AB" w14:textId="77777777" w:rsidR="0085747A" w:rsidRPr="0048486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84862">
        <w:rPr>
          <w:rFonts w:ascii="Corbel" w:hAnsi="Corbel"/>
          <w:szCs w:val="24"/>
        </w:rPr>
        <w:t>3.</w:t>
      </w:r>
      <w:r w:rsidR="0085747A" w:rsidRPr="00484862">
        <w:rPr>
          <w:rFonts w:ascii="Corbel" w:hAnsi="Corbel"/>
          <w:szCs w:val="24"/>
        </w:rPr>
        <w:t xml:space="preserve"> </w:t>
      </w:r>
      <w:r w:rsidR="00A84C85" w:rsidRPr="00484862">
        <w:rPr>
          <w:rFonts w:ascii="Corbel" w:hAnsi="Corbel"/>
          <w:szCs w:val="24"/>
        </w:rPr>
        <w:t>cele, efekty uczenia się</w:t>
      </w:r>
      <w:r w:rsidR="0085747A" w:rsidRPr="00484862">
        <w:rPr>
          <w:rFonts w:ascii="Corbel" w:hAnsi="Corbel"/>
          <w:szCs w:val="24"/>
        </w:rPr>
        <w:t xml:space="preserve"> , treści Programowe i stosowane metody Dydaktyczne</w:t>
      </w:r>
    </w:p>
    <w:p w14:paraId="67660F20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5F2DD1" w14:textId="77777777" w:rsidR="0085747A" w:rsidRPr="0048486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484862">
        <w:rPr>
          <w:rFonts w:ascii="Corbel" w:hAnsi="Corbel"/>
          <w:sz w:val="24"/>
          <w:szCs w:val="24"/>
        </w:rPr>
        <w:t>Cele przedmiotu</w:t>
      </w:r>
    </w:p>
    <w:p w14:paraId="4B6D9A0B" w14:textId="77777777" w:rsidR="00F83B28" w:rsidRPr="0048486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46165" w:rsidRPr="00484862" w14:paraId="253EED04" w14:textId="77777777" w:rsidTr="00E46165">
        <w:tc>
          <w:tcPr>
            <w:tcW w:w="851" w:type="dxa"/>
            <w:vAlign w:val="center"/>
          </w:tcPr>
          <w:p w14:paraId="46BB8025" w14:textId="77777777" w:rsidR="00E46165" w:rsidRPr="00484862" w:rsidRDefault="00E46165" w:rsidP="009E633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22FF7B7" w14:textId="77777777" w:rsidR="00E46165" w:rsidRPr="00484862" w:rsidRDefault="00E46165" w:rsidP="00127C3E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zapoznanie studentów z elementarnymi zagadnieniami teoretycznymi i praktycznymi rehabilitacji słuchu i mowy występujących w grupie dzieci, młodzieży i osób dorosłych z wadą słuchu</w:t>
            </w:r>
          </w:p>
        </w:tc>
      </w:tr>
      <w:tr w:rsidR="00E46165" w:rsidRPr="00484862" w14:paraId="3A3D6B67" w14:textId="77777777" w:rsidTr="00E46165">
        <w:tc>
          <w:tcPr>
            <w:tcW w:w="851" w:type="dxa"/>
            <w:vAlign w:val="center"/>
          </w:tcPr>
          <w:p w14:paraId="7A177B81" w14:textId="77777777" w:rsidR="00E46165" w:rsidRPr="00484862" w:rsidRDefault="00E46165" w:rsidP="009E633F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1EA07E2" w14:textId="77777777" w:rsidR="00E46165" w:rsidRPr="00484862" w:rsidRDefault="00E46165" w:rsidP="00127C3E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zrozumienie sytuacji psychicznej i społecznej dziecka z wadą słuchu, </w:t>
            </w:r>
          </w:p>
        </w:tc>
      </w:tr>
      <w:tr w:rsidR="00E46165" w:rsidRPr="00484862" w14:paraId="318E69B1" w14:textId="77777777" w:rsidTr="00E46165">
        <w:tc>
          <w:tcPr>
            <w:tcW w:w="851" w:type="dxa"/>
            <w:vAlign w:val="center"/>
          </w:tcPr>
          <w:p w14:paraId="614E2376" w14:textId="77777777" w:rsidR="00E46165" w:rsidRPr="00484862" w:rsidRDefault="00E46165" w:rsidP="009E633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143EE" w:rsidRPr="0048486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DB345EE" w14:textId="77777777" w:rsidR="00E46165" w:rsidRPr="00484862" w:rsidRDefault="00E46165" w:rsidP="00127C3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wykształcenie umiejętności w zakresie podstawowej pomocy uczniowi z wadą słuchu.</w:t>
            </w:r>
          </w:p>
        </w:tc>
      </w:tr>
    </w:tbl>
    <w:p w14:paraId="3F7987EA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5FE2F7" w14:textId="77777777" w:rsidR="001D7B54" w:rsidRPr="00484862" w:rsidRDefault="009F4610" w:rsidP="00E85DF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b/>
          <w:sz w:val="24"/>
          <w:szCs w:val="24"/>
        </w:rPr>
        <w:t xml:space="preserve">3.2 </w:t>
      </w:r>
      <w:r w:rsidR="001D7B54" w:rsidRPr="00484862">
        <w:rPr>
          <w:rFonts w:ascii="Corbel" w:hAnsi="Corbel"/>
          <w:b/>
          <w:sz w:val="24"/>
          <w:szCs w:val="24"/>
        </w:rPr>
        <w:t xml:space="preserve">Efekty </w:t>
      </w:r>
      <w:r w:rsidR="00C05F44" w:rsidRPr="0048486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84862">
        <w:rPr>
          <w:rFonts w:ascii="Corbel" w:hAnsi="Corbel"/>
          <w:b/>
          <w:sz w:val="24"/>
          <w:szCs w:val="24"/>
        </w:rPr>
        <w:t>dla przedmiotu</w:t>
      </w:r>
      <w:r w:rsidR="00445970" w:rsidRPr="00484862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BC45A2" w:rsidRPr="00484862" w14:paraId="1949C04E" w14:textId="77777777" w:rsidTr="002F0B31">
        <w:tc>
          <w:tcPr>
            <w:tcW w:w="1701" w:type="dxa"/>
            <w:vAlign w:val="center"/>
          </w:tcPr>
          <w:p w14:paraId="6EE08EC0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smallCaps w:val="0"/>
                <w:szCs w:val="24"/>
              </w:rPr>
              <w:t>EK</w:t>
            </w:r>
            <w:r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7D15715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50699DE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8486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C45A2" w:rsidRPr="00484862" w14:paraId="46DF9F41" w14:textId="77777777" w:rsidTr="002F0B31">
        <w:tc>
          <w:tcPr>
            <w:tcW w:w="1701" w:type="dxa"/>
            <w:vAlign w:val="center"/>
          </w:tcPr>
          <w:p w14:paraId="3D631E1E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1E873E11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4564CB7F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C45A2" w:rsidRPr="00484862" w14:paraId="15799D1C" w14:textId="77777777" w:rsidTr="002F0B31">
        <w:tc>
          <w:tcPr>
            <w:tcW w:w="1701" w:type="dxa"/>
            <w:vAlign w:val="center"/>
          </w:tcPr>
          <w:p w14:paraId="0BED4B78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8486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74FFAE" w14:textId="77777777" w:rsidR="00BC45A2" w:rsidRPr="00F7481C" w:rsidRDefault="00BC45A2" w:rsidP="002F0B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481C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08817BD3" w14:textId="77777777" w:rsidR="00BC45A2" w:rsidRPr="00F7481C" w:rsidRDefault="00BC45A2" w:rsidP="002F0B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481C">
              <w:rPr>
                <w:rFonts w:ascii="Corbel" w:hAnsi="Corbel"/>
                <w:sz w:val="24"/>
                <w:szCs w:val="24"/>
              </w:rPr>
              <w:t>zakresy pedagogiki specjalnej.</w:t>
            </w:r>
          </w:p>
        </w:tc>
        <w:tc>
          <w:tcPr>
            <w:tcW w:w="1873" w:type="dxa"/>
            <w:vAlign w:val="center"/>
          </w:tcPr>
          <w:p w14:paraId="6A77F74F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  <w:p w14:paraId="1757919B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C45A2" w:rsidRPr="00484862" w14:paraId="0E9BF731" w14:textId="77777777" w:rsidTr="002F0B31">
        <w:tc>
          <w:tcPr>
            <w:tcW w:w="1701" w:type="dxa"/>
            <w:vAlign w:val="center"/>
          </w:tcPr>
          <w:p w14:paraId="758CFEAE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D134C4D" w14:textId="77777777" w:rsidR="00BC45A2" w:rsidRPr="00F7481C" w:rsidRDefault="00BC45A2" w:rsidP="002F0B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koncepcje rehabilitacji, edukacji, resocjalizacji i terapii uczniów ze specjalnymi potrzebami edukacyjnymi oraz różnorodne uwarunkowania tych procesów.</w:t>
            </w:r>
          </w:p>
        </w:tc>
        <w:tc>
          <w:tcPr>
            <w:tcW w:w="1873" w:type="dxa"/>
            <w:vAlign w:val="center"/>
          </w:tcPr>
          <w:p w14:paraId="2862FFD0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  <w:p w14:paraId="78FCA03B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C45A2" w:rsidRPr="00484862" w14:paraId="75A130D6" w14:textId="77777777" w:rsidTr="002F0B31">
        <w:tc>
          <w:tcPr>
            <w:tcW w:w="1701" w:type="dxa"/>
            <w:vAlign w:val="center"/>
          </w:tcPr>
          <w:p w14:paraId="1066BABE" w14:textId="77777777" w:rsidR="00BC45A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016B761" w14:textId="77777777" w:rsidR="00BC45A2" w:rsidRPr="00F7481C" w:rsidRDefault="00BC45A2" w:rsidP="002F0B31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współczesne podejście do problemów uczniów ze specjalnymi potrzebami edukacyjnymi i wynikające z niego nowe formy edukacji, w tym integracyjna i włączająca.</w:t>
            </w:r>
          </w:p>
        </w:tc>
        <w:tc>
          <w:tcPr>
            <w:tcW w:w="1873" w:type="dxa"/>
            <w:vAlign w:val="center"/>
          </w:tcPr>
          <w:p w14:paraId="1285F276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37B353C3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C45A2" w:rsidRPr="00484862" w14:paraId="2D1B4C22" w14:textId="77777777" w:rsidTr="002F0B31">
        <w:tc>
          <w:tcPr>
            <w:tcW w:w="1701" w:type="dxa"/>
            <w:vAlign w:val="center"/>
          </w:tcPr>
          <w:p w14:paraId="43DB6925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35D7D64" w14:textId="77777777" w:rsidR="00BC45A2" w:rsidRPr="00F7481C" w:rsidRDefault="00BC45A2" w:rsidP="002F0B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system kształcenia specjalnego w kontekście systemu kształcenia powszechnego.</w:t>
            </w:r>
          </w:p>
        </w:tc>
        <w:tc>
          <w:tcPr>
            <w:tcW w:w="1873" w:type="dxa"/>
            <w:vAlign w:val="center"/>
          </w:tcPr>
          <w:p w14:paraId="44A05412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55C62236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C45A2" w:rsidRPr="00484862" w14:paraId="3529167B" w14:textId="77777777" w:rsidTr="002F0B31">
        <w:tc>
          <w:tcPr>
            <w:tcW w:w="1701" w:type="dxa"/>
            <w:vAlign w:val="center"/>
          </w:tcPr>
          <w:p w14:paraId="0B447804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5CBCE5C0" w14:textId="77777777" w:rsidR="00BC45A2" w:rsidRPr="00F7481C" w:rsidRDefault="00BC45A2" w:rsidP="002F0B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podstawy funkcjonowania i patologie aparatu mowy oraz zasady efektywnego posługiwania się narządem mowy.</w:t>
            </w:r>
          </w:p>
        </w:tc>
        <w:tc>
          <w:tcPr>
            <w:tcW w:w="1873" w:type="dxa"/>
            <w:vAlign w:val="center"/>
          </w:tcPr>
          <w:p w14:paraId="55C6EEB6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PS.W13.</w:t>
            </w:r>
          </w:p>
          <w:p w14:paraId="4BC08E8A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C45A2" w:rsidRPr="00484862" w14:paraId="16BB6DE2" w14:textId="77777777" w:rsidTr="002F0B31">
        <w:tc>
          <w:tcPr>
            <w:tcW w:w="1701" w:type="dxa"/>
            <w:vAlign w:val="center"/>
          </w:tcPr>
          <w:p w14:paraId="04503811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4838D50" w14:textId="77777777" w:rsidR="00BC45A2" w:rsidRPr="00F7481C" w:rsidRDefault="00BC45A2" w:rsidP="002F0B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7481C">
              <w:rPr>
                <w:rFonts w:ascii="Corbel" w:hAnsi="Corbel"/>
                <w:sz w:val="24"/>
                <w:szCs w:val="24"/>
                <w:lang w:eastAsia="pl-PL"/>
              </w:rPr>
              <w:t>W zakresie umiejętności student potrafi:</w:t>
            </w:r>
          </w:p>
          <w:p w14:paraId="15D10531" w14:textId="77777777" w:rsidR="00BC45A2" w:rsidRPr="00F7481C" w:rsidRDefault="00BC45A2" w:rsidP="002F0B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wykorzystywać i integrować wiedzę z zakresu pedagogiki specjalnej oraz powiązanych z nią dyscyplin naukowych w celu analizy problemów rehabilitacyjnych, edukacyjnych, terapeutycznych i resocjalizacyjnych.</w:t>
            </w:r>
          </w:p>
        </w:tc>
        <w:tc>
          <w:tcPr>
            <w:tcW w:w="1873" w:type="dxa"/>
            <w:vAlign w:val="center"/>
          </w:tcPr>
          <w:p w14:paraId="0EC0D516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BC45A2" w:rsidRPr="00484862" w14:paraId="4094EFCB" w14:textId="77777777" w:rsidTr="002F0B31">
        <w:tc>
          <w:tcPr>
            <w:tcW w:w="1701" w:type="dxa"/>
            <w:vAlign w:val="center"/>
          </w:tcPr>
          <w:p w14:paraId="2F73361E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1EFED85" w14:textId="77777777" w:rsidR="00BC45A2" w:rsidRPr="00F7481C" w:rsidRDefault="00BC45A2" w:rsidP="002F0B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zdrowiu.</w:t>
            </w:r>
          </w:p>
        </w:tc>
        <w:tc>
          <w:tcPr>
            <w:tcW w:w="1873" w:type="dxa"/>
            <w:vAlign w:val="center"/>
          </w:tcPr>
          <w:p w14:paraId="1C77F23E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BC45A2" w:rsidRPr="00484862" w14:paraId="74953512" w14:textId="77777777" w:rsidTr="002F0B31">
        <w:tc>
          <w:tcPr>
            <w:tcW w:w="1701" w:type="dxa"/>
            <w:vAlign w:val="center"/>
          </w:tcPr>
          <w:p w14:paraId="2CC00C39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5EA1B980" w14:textId="77777777" w:rsidR="00BC45A2" w:rsidRPr="00F7481C" w:rsidRDefault="00BC45A2" w:rsidP="002F0B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analizować własne działania pedagogiczne, dydaktyczne, wychowawcze, opiekuńcze i rehabilitacyjne, wskazywać obszary wymagające modyfikacji, eksperymentowania i wdrażania działań innowacyjnych.</w:t>
            </w:r>
          </w:p>
        </w:tc>
        <w:tc>
          <w:tcPr>
            <w:tcW w:w="1873" w:type="dxa"/>
            <w:vAlign w:val="center"/>
          </w:tcPr>
          <w:p w14:paraId="7D5658AF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PS.U10.</w:t>
            </w:r>
          </w:p>
        </w:tc>
      </w:tr>
      <w:tr w:rsidR="00BC45A2" w:rsidRPr="00484862" w14:paraId="2EC0C1A5" w14:textId="77777777" w:rsidTr="002F0B31">
        <w:tc>
          <w:tcPr>
            <w:tcW w:w="1701" w:type="dxa"/>
            <w:vAlign w:val="center"/>
          </w:tcPr>
          <w:p w14:paraId="1B21EB5A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7F4EA040" w14:textId="77777777" w:rsidR="00BC45A2" w:rsidRPr="00F7481C" w:rsidRDefault="00BC45A2" w:rsidP="002F0B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posługiwać się aparatem mowy zgodnie z zasadami emisji głosu.</w:t>
            </w:r>
          </w:p>
        </w:tc>
        <w:tc>
          <w:tcPr>
            <w:tcW w:w="1873" w:type="dxa"/>
            <w:vAlign w:val="center"/>
          </w:tcPr>
          <w:p w14:paraId="0666BF2C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84862">
              <w:rPr>
                <w:rFonts w:ascii="Corbel" w:hAnsi="Corbel"/>
                <w:b w:val="0"/>
                <w:smallCaps w:val="0"/>
                <w:szCs w:val="24"/>
              </w:rPr>
              <w:t>U13.</w:t>
            </w:r>
          </w:p>
        </w:tc>
      </w:tr>
      <w:tr w:rsidR="00BC45A2" w:rsidRPr="00484862" w14:paraId="0C6B9580" w14:textId="77777777" w:rsidTr="002F0B31">
        <w:tc>
          <w:tcPr>
            <w:tcW w:w="1701" w:type="dxa"/>
            <w:vAlign w:val="center"/>
          </w:tcPr>
          <w:p w14:paraId="33D1956F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0A5E8989" w14:textId="77777777" w:rsidR="00BC45A2" w:rsidRPr="00F7481C" w:rsidRDefault="00BC45A2" w:rsidP="002F0B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budowania relacji opartej na wzajemnym zaufaniu między wszystkimi podmiotami procesu wychowania i kształcenia, w tym rodzicami lub opiekunami uczniów, oraz włączania ich w działania sprzyjające efektywności edukacyjnej.</w:t>
            </w:r>
          </w:p>
        </w:tc>
        <w:tc>
          <w:tcPr>
            <w:tcW w:w="1873" w:type="dxa"/>
            <w:vAlign w:val="center"/>
          </w:tcPr>
          <w:p w14:paraId="67CF07D0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</w:tc>
      </w:tr>
    </w:tbl>
    <w:p w14:paraId="226881AF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43CF13" w14:textId="77777777" w:rsidR="0047745D" w:rsidRPr="0048486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84862">
        <w:rPr>
          <w:rFonts w:ascii="Corbel" w:hAnsi="Corbel"/>
          <w:b/>
          <w:sz w:val="24"/>
          <w:szCs w:val="24"/>
        </w:rPr>
        <w:t>3.3</w:t>
      </w:r>
      <w:r w:rsidR="001D7B54" w:rsidRPr="00484862">
        <w:rPr>
          <w:rFonts w:ascii="Corbel" w:hAnsi="Corbel"/>
          <w:b/>
          <w:sz w:val="24"/>
          <w:szCs w:val="24"/>
        </w:rPr>
        <w:t xml:space="preserve"> </w:t>
      </w:r>
      <w:r w:rsidR="0085747A" w:rsidRPr="00484862">
        <w:rPr>
          <w:rFonts w:ascii="Corbel" w:hAnsi="Corbel"/>
          <w:b/>
          <w:sz w:val="24"/>
          <w:szCs w:val="24"/>
        </w:rPr>
        <w:t>T</w:t>
      </w:r>
      <w:r w:rsidR="001D7B54" w:rsidRPr="00484862">
        <w:rPr>
          <w:rFonts w:ascii="Corbel" w:hAnsi="Corbel"/>
          <w:b/>
          <w:sz w:val="24"/>
          <w:szCs w:val="24"/>
        </w:rPr>
        <w:t>reści programowe</w:t>
      </w:r>
    </w:p>
    <w:p w14:paraId="2A6BBDBB" w14:textId="77777777" w:rsidR="0085747A" w:rsidRPr="00484862" w:rsidRDefault="001D7B5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84862">
        <w:rPr>
          <w:rFonts w:ascii="Corbel" w:hAnsi="Corbel"/>
          <w:b/>
          <w:sz w:val="24"/>
          <w:szCs w:val="24"/>
        </w:rPr>
        <w:lastRenderedPageBreak/>
        <w:t xml:space="preserve"> </w:t>
      </w:r>
      <w:r w:rsidR="007327BD" w:rsidRPr="00484862">
        <w:rPr>
          <w:rFonts w:ascii="Corbel" w:hAnsi="Corbel"/>
          <w:sz w:val="24"/>
          <w:szCs w:val="24"/>
        </w:rPr>
        <w:t xml:space="preserve">  </w:t>
      </w:r>
    </w:p>
    <w:p w14:paraId="025A80C2" w14:textId="77777777" w:rsidR="0085747A" w:rsidRPr="0048486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 xml:space="preserve">Problematyka wykładu </w:t>
      </w:r>
    </w:p>
    <w:p w14:paraId="650A5370" w14:textId="77777777" w:rsidR="00675843" w:rsidRPr="00484862" w:rsidRDefault="009E633F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>nie dotyczy</w:t>
      </w:r>
    </w:p>
    <w:p w14:paraId="582FDC09" w14:textId="77777777" w:rsidR="0085747A" w:rsidRPr="0048486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F1928C6" w14:textId="77777777" w:rsidR="0085747A" w:rsidRPr="00484862" w:rsidRDefault="0085747A" w:rsidP="009E633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 xml:space="preserve">Problematyka </w:t>
      </w:r>
      <w:r w:rsidR="009E633F" w:rsidRPr="00484862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84862" w14:paraId="3FE501C1" w14:textId="77777777" w:rsidTr="00923D7D">
        <w:tc>
          <w:tcPr>
            <w:tcW w:w="9639" w:type="dxa"/>
          </w:tcPr>
          <w:p w14:paraId="433E1629" w14:textId="77777777" w:rsidR="0085747A" w:rsidRPr="0048486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Treści merytoryczne</w:t>
            </w:r>
            <w:r w:rsidR="009E633F" w:rsidRPr="00484862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B1FBB" w:rsidRPr="00484862" w14:paraId="27E77F29" w14:textId="77777777" w:rsidTr="00923D7D">
        <w:tc>
          <w:tcPr>
            <w:tcW w:w="9639" w:type="dxa"/>
          </w:tcPr>
          <w:p w14:paraId="4F81214E" w14:textId="77777777" w:rsidR="008B1FBB" w:rsidRPr="00484862" w:rsidRDefault="008B1FBB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Uszkodzenie słuchu i jego konsekwencje.</w:t>
            </w:r>
          </w:p>
        </w:tc>
      </w:tr>
      <w:tr w:rsidR="00E46165" w:rsidRPr="00484862" w14:paraId="3D8EA5E8" w14:textId="77777777" w:rsidTr="00923D7D">
        <w:tc>
          <w:tcPr>
            <w:tcW w:w="9639" w:type="dxa"/>
          </w:tcPr>
          <w:p w14:paraId="770608DB" w14:textId="77777777" w:rsidR="008B1FBB" w:rsidRPr="00484862" w:rsidRDefault="008B1FBB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Rozwój mowy i języka u osób z wadą słuchu.</w:t>
            </w:r>
          </w:p>
        </w:tc>
      </w:tr>
      <w:tr w:rsidR="00E46165" w:rsidRPr="00484862" w14:paraId="4AA880B2" w14:textId="77777777" w:rsidTr="00923D7D">
        <w:tc>
          <w:tcPr>
            <w:tcW w:w="9639" w:type="dxa"/>
          </w:tcPr>
          <w:p w14:paraId="247F81EF" w14:textId="77777777" w:rsidR="00E46165" w:rsidRPr="00484862" w:rsidRDefault="00E46165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System wsparcia wczesnorozwojowego dzieci z wadą słuchu i ich rodzin: rola i znaczenie przesiewowych badań słuchu, środki techniczne w rehabilitacji - protezowanie słuchu (rodzaje protez słuchowych). </w:t>
            </w:r>
          </w:p>
        </w:tc>
      </w:tr>
      <w:tr w:rsidR="008B1FBB" w:rsidRPr="00484862" w14:paraId="5A911B84" w14:textId="77777777" w:rsidTr="00923D7D">
        <w:tc>
          <w:tcPr>
            <w:tcW w:w="9639" w:type="dxa"/>
          </w:tcPr>
          <w:p w14:paraId="3D5E0275" w14:textId="77777777" w:rsidR="008B1FBB" w:rsidRPr="00484862" w:rsidRDefault="008B1FBB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System edukacji dzieci i młodzieży z wadą słuchu w ujęciu historycznym i współcześnie.</w:t>
            </w:r>
          </w:p>
        </w:tc>
      </w:tr>
      <w:tr w:rsidR="00E46165" w:rsidRPr="00484862" w14:paraId="3452392C" w14:textId="77777777" w:rsidTr="00923D7D">
        <w:tc>
          <w:tcPr>
            <w:tcW w:w="9639" w:type="dxa"/>
          </w:tcPr>
          <w:p w14:paraId="0BD98F11" w14:textId="77777777" w:rsidR="008B1FBB" w:rsidRPr="00484862" w:rsidRDefault="00E46165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Wychowanie słuchowe – założenia i metody, formy i środki dydaktyczne (+film) </w:t>
            </w:r>
          </w:p>
        </w:tc>
      </w:tr>
      <w:tr w:rsidR="008B1FBB" w:rsidRPr="00484862" w14:paraId="214A997C" w14:textId="77777777" w:rsidTr="00923D7D">
        <w:tc>
          <w:tcPr>
            <w:tcW w:w="9639" w:type="dxa"/>
          </w:tcPr>
          <w:p w14:paraId="51681716" w14:textId="77777777" w:rsidR="008B1FBB" w:rsidRPr="00484862" w:rsidRDefault="008B1FBB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Trening słuchowy w praktyce.</w:t>
            </w:r>
          </w:p>
        </w:tc>
      </w:tr>
    </w:tbl>
    <w:p w14:paraId="45EEF281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DA0B23" w14:textId="77777777" w:rsidR="0085747A" w:rsidRPr="0048486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>3.4 Metody dydaktyczne</w:t>
      </w:r>
      <w:r w:rsidRPr="00484862">
        <w:rPr>
          <w:rFonts w:ascii="Corbel" w:hAnsi="Corbel"/>
          <w:b w:val="0"/>
          <w:smallCaps w:val="0"/>
          <w:szCs w:val="24"/>
        </w:rPr>
        <w:t xml:space="preserve"> </w:t>
      </w:r>
    </w:p>
    <w:p w14:paraId="19EA3A79" w14:textId="77777777" w:rsidR="0085747A" w:rsidRPr="00484862" w:rsidRDefault="00042CBD" w:rsidP="00042CB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484862">
        <w:rPr>
          <w:rFonts w:ascii="Corbel" w:hAnsi="Corbel"/>
          <w:b w:val="0"/>
          <w:smallCaps w:val="0"/>
          <w:szCs w:val="24"/>
        </w:rPr>
        <w:t>w</w:t>
      </w:r>
      <w:r w:rsidR="008B1FBB" w:rsidRPr="00484862">
        <w:rPr>
          <w:rFonts w:ascii="Corbel" w:hAnsi="Corbel"/>
          <w:b w:val="0"/>
          <w:smallCaps w:val="0"/>
          <w:szCs w:val="24"/>
        </w:rPr>
        <w:t>ykład problemowy, praca w grupach – dyskusja, warsztat, projekt indywidualny</w:t>
      </w:r>
    </w:p>
    <w:p w14:paraId="49D1F811" w14:textId="77777777" w:rsidR="00E960BB" w:rsidRPr="00484862" w:rsidRDefault="00042CBD" w:rsidP="00042CBD">
      <w:pPr>
        <w:pStyle w:val="Punktygwne"/>
        <w:tabs>
          <w:tab w:val="left" w:pos="1440"/>
        </w:tabs>
        <w:spacing w:before="0" w:after="0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ab/>
      </w:r>
    </w:p>
    <w:p w14:paraId="1726824A" w14:textId="77777777" w:rsidR="0085747A" w:rsidRPr="0048486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4. </w:t>
      </w:r>
      <w:r w:rsidR="0085747A" w:rsidRPr="00484862">
        <w:rPr>
          <w:rFonts w:ascii="Corbel" w:hAnsi="Corbel"/>
          <w:smallCaps w:val="0"/>
          <w:szCs w:val="24"/>
        </w:rPr>
        <w:t>METODY I KRYTERIA OCENY</w:t>
      </w:r>
      <w:r w:rsidR="009F4610" w:rsidRPr="00484862">
        <w:rPr>
          <w:rFonts w:ascii="Corbel" w:hAnsi="Corbel"/>
          <w:smallCaps w:val="0"/>
          <w:szCs w:val="24"/>
        </w:rPr>
        <w:t xml:space="preserve"> </w:t>
      </w:r>
    </w:p>
    <w:p w14:paraId="3B6109C1" w14:textId="77777777" w:rsidR="00923D7D" w:rsidRPr="0048486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C005C9" w14:textId="77777777" w:rsidR="0085747A" w:rsidRPr="00484862" w:rsidRDefault="0085747A" w:rsidP="0047745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84862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C45A2" w:rsidRPr="00484862" w14:paraId="3C7D7747" w14:textId="77777777" w:rsidTr="002F0B31">
        <w:tc>
          <w:tcPr>
            <w:tcW w:w="1962" w:type="dxa"/>
            <w:vAlign w:val="center"/>
          </w:tcPr>
          <w:p w14:paraId="30D5DA18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71C8BC2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D2A5E6E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D756A58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C45A2" w:rsidRPr="00484862" w14:paraId="374D3897" w14:textId="77777777" w:rsidTr="002F0B31">
        <w:tc>
          <w:tcPr>
            <w:tcW w:w="1962" w:type="dxa"/>
          </w:tcPr>
          <w:p w14:paraId="3455B94F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486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84862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57B2CF5C" w14:textId="77777777" w:rsidR="00BC45A2" w:rsidRPr="00484862" w:rsidRDefault="00BC45A2" w:rsidP="002F0B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01C9D717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C45A2" w:rsidRPr="00484862" w14:paraId="3DF06183" w14:textId="77777777" w:rsidTr="002F0B31">
        <w:tc>
          <w:tcPr>
            <w:tcW w:w="1962" w:type="dxa"/>
          </w:tcPr>
          <w:p w14:paraId="2880CB48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0034C24" w14:textId="77777777" w:rsidR="00BC45A2" w:rsidRPr="00484862" w:rsidRDefault="00BC45A2" w:rsidP="002F0B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498CE9C1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C45A2" w:rsidRPr="00484862" w14:paraId="61F9CB68" w14:textId="77777777" w:rsidTr="002F0B31">
        <w:tc>
          <w:tcPr>
            <w:tcW w:w="1962" w:type="dxa"/>
          </w:tcPr>
          <w:p w14:paraId="49D9B49B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486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84862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</w:tcPr>
          <w:p w14:paraId="3FF28C3B" w14:textId="77777777" w:rsidR="00BC45A2" w:rsidRPr="00484862" w:rsidRDefault="00BC45A2" w:rsidP="002F0B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56FA78D1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C45A2" w:rsidRPr="00484862" w14:paraId="7996CD7F" w14:textId="77777777" w:rsidTr="002F0B31">
        <w:tc>
          <w:tcPr>
            <w:tcW w:w="1962" w:type="dxa"/>
          </w:tcPr>
          <w:p w14:paraId="46FD3AAF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7BC1269C" w14:textId="77777777" w:rsidR="00BC45A2" w:rsidRDefault="00BC45A2" w:rsidP="002F0B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BF3231C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C45A2" w:rsidRPr="00484862" w14:paraId="334254BD" w14:textId="77777777" w:rsidTr="002F0B31">
        <w:tc>
          <w:tcPr>
            <w:tcW w:w="1962" w:type="dxa"/>
          </w:tcPr>
          <w:p w14:paraId="295689A8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7EBCA12" w14:textId="77777777" w:rsidR="00BC45A2" w:rsidRDefault="00BC45A2" w:rsidP="002F0B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2BB3FECA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C45A2" w:rsidRPr="00484862" w14:paraId="19A9CC0E" w14:textId="77777777" w:rsidTr="002F0B31">
        <w:tc>
          <w:tcPr>
            <w:tcW w:w="1962" w:type="dxa"/>
          </w:tcPr>
          <w:p w14:paraId="12B9A9D5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77B51BAE" w14:textId="77777777" w:rsidR="00BC45A2" w:rsidRDefault="00BC45A2" w:rsidP="002F0B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79F3D11A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C45A2" w:rsidRPr="00484862" w14:paraId="5B7C59F3" w14:textId="77777777" w:rsidTr="002F0B31">
        <w:tc>
          <w:tcPr>
            <w:tcW w:w="1962" w:type="dxa"/>
          </w:tcPr>
          <w:p w14:paraId="2206076F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5C57F8B3" w14:textId="77777777" w:rsidR="00BC45A2" w:rsidRDefault="00BC45A2" w:rsidP="002F0B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  <w:vAlign w:val="center"/>
          </w:tcPr>
          <w:p w14:paraId="35ECE0E4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C45A2" w:rsidRPr="00484862" w14:paraId="1C6AFD8A" w14:textId="77777777" w:rsidTr="002F0B31">
        <w:tc>
          <w:tcPr>
            <w:tcW w:w="1962" w:type="dxa"/>
          </w:tcPr>
          <w:p w14:paraId="4C93B849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5A11AFC5" w14:textId="77777777" w:rsidR="00BC45A2" w:rsidRPr="00484862" w:rsidRDefault="00BC45A2" w:rsidP="002F0B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7390FDF1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C45A2" w:rsidRPr="00484862" w14:paraId="04C4FEF5" w14:textId="77777777" w:rsidTr="002F0B31">
        <w:tc>
          <w:tcPr>
            <w:tcW w:w="1962" w:type="dxa"/>
          </w:tcPr>
          <w:p w14:paraId="4F8D5BB1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7D0376DB" w14:textId="77777777" w:rsidR="00BC45A2" w:rsidRPr="00484862" w:rsidRDefault="00BC45A2" w:rsidP="002F0B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08F39C6F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C45A2" w:rsidRPr="00484862" w14:paraId="25244A0B" w14:textId="77777777" w:rsidTr="002F0B31">
        <w:tc>
          <w:tcPr>
            <w:tcW w:w="1962" w:type="dxa"/>
          </w:tcPr>
          <w:p w14:paraId="1475AC10" w14:textId="77777777" w:rsidR="00BC45A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015697FD" w14:textId="77777777" w:rsidR="00BC45A2" w:rsidRPr="00484862" w:rsidRDefault="00BC45A2" w:rsidP="002F0B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721184E5" w14:textId="77777777" w:rsidR="00BC45A2" w:rsidRPr="00484862" w:rsidRDefault="00BC45A2" w:rsidP="002F0B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B1E8FA4" w14:textId="77777777" w:rsidR="009E633F" w:rsidRPr="00484862" w:rsidRDefault="009E633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E79691C" w14:textId="77777777" w:rsidR="00923D7D" w:rsidRPr="00484862" w:rsidRDefault="003E1941" w:rsidP="009E63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4.2 </w:t>
      </w:r>
      <w:r w:rsidR="0085747A" w:rsidRPr="0048486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84862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C45A2" w:rsidRPr="00484862" w14:paraId="342C3BB8" w14:textId="77777777" w:rsidTr="002F0B31">
        <w:tc>
          <w:tcPr>
            <w:tcW w:w="9670" w:type="dxa"/>
          </w:tcPr>
          <w:p w14:paraId="218D70F6" w14:textId="77777777" w:rsidR="00BC45A2" w:rsidRPr="004C031C" w:rsidRDefault="00BC45A2" w:rsidP="002F0B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31C">
              <w:rPr>
                <w:rFonts w:ascii="Corbel" w:hAnsi="Corbel"/>
                <w:sz w:val="24"/>
                <w:szCs w:val="24"/>
              </w:rPr>
              <w:t xml:space="preserve">Pozytywna ocena z kolokwium (test) obejmującego treści programowe realizowane w ramach ćwiczeń, oceniane w formie tradycyjnej: </w:t>
            </w:r>
            <w:proofErr w:type="spellStart"/>
            <w:r w:rsidRPr="004C031C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 w:rsidRPr="004C031C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C031C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4C031C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4C031C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4C031C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C031C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4C031C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4C031C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4C031C">
              <w:rPr>
                <w:rFonts w:ascii="Corbel" w:hAnsi="Corbel"/>
                <w:sz w:val="24"/>
                <w:szCs w:val="24"/>
              </w:rPr>
              <w:t xml:space="preserve">, bdb.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4C031C">
              <w:rPr>
                <w:rFonts w:ascii="Corbel" w:hAnsi="Corbel"/>
                <w:sz w:val="24"/>
                <w:szCs w:val="24"/>
              </w:rPr>
              <w:t>rzygotowanie pracy projektowej (scenariusz treningu słuchowego oraz 1 pomocy dydaktycznej do niego, której wykorzystanie uzasadni w kontekście celu treningu słuchowego).</w:t>
            </w:r>
          </w:p>
          <w:p w14:paraId="4A334411" w14:textId="77777777" w:rsidR="00BC45A2" w:rsidRPr="004C031C" w:rsidRDefault="00BC45A2" w:rsidP="002F0B3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Kryteria oceny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kolokwium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:</w:t>
            </w:r>
          </w:p>
          <w:p w14:paraId="2BC70A95" w14:textId="77777777" w:rsidR="00BC45A2" w:rsidRPr="004C031C" w:rsidRDefault="00BC45A2" w:rsidP="002F0B3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5.0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 znajomość każdej z treści kształcenia na poziomie 91%-100%</w:t>
            </w:r>
          </w:p>
          <w:p w14:paraId="0DEDB7C5" w14:textId="77777777" w:rsidR="00BC45A2" w:rsidRPr="004C031C" w:rsidRDefault="00BC45A2" w:rsidP="002F0B3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73AFB889" w14:textId="77777777" w:rsidR="00BC45A2" w:rsidRPr="004C031C" w:rsidRDefault="00BC45A2" w:rsidP="002F0B3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374753E9" w14:textId="77777777" w:rsidR="00BC45A2" w:rsidRPr="004C031C" w:rsidRDefault="00BC45A2" w:rsidP="002F0B3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466ADA1A" w14:textId="77777777" w:rsidR="00BC45A2" w:rsidRPr="004C031C" w:rsidRDefault="00BC45A2" w:rsidP="002F0B3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0C3DE3BA" w14:textId="3364179A" w:rsidR="00BC45A2" w:rsidRPr="004C031C" w:rsidRDefault="00BC45A2" w:rsidP="002F0B3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2.0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– wykazuje znajomość każdej z treści kształcenia poniżej 51%</w:t>
            </w:r>
          </w:p>
          <w:p w14:paraId="3D56069A" w14:textId="77777777" w:rsidR="00BC45A2" w:rsidRPr="004C031C" w:rsidRDefault="00BC45A2" w:rsidP="002F0B3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284805FB" w14:textId="77777777" w:rsidR="00BC45A2" w:rsidRPr="004C031C" w:rsidRDefault="00BC45A2" w:rsidP="002F0B3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lastRenderedPageBreak/>
              <w:t>Kryteria oceny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u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:</w:t>
            </w:r>
          </w:p>
          <w:p w14:paraId="6E1A4553" w14:textId="77777777" w:rsidR="00BC45A2" w:rsidRPr="004C031C" w:rsidRDefault="00BC45A2" w:rsidP="002F0B3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5,0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opracowany zdecydowanie samodzielnie przez studenta, który przedkłada twórcze rozwiązania na każdym etapie projektu;</w:t>
            </w:r>
          </w:p>
          <w:p w14:paraId="00E26483" w14:textId="77777777" w:rsidR="00BC45A2" w:rsidRPr="004C031C" w:rsidRDefault="00BC45A2" w:rsidP="002F0B3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4,5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opracowany raczej samodzielnie przez studenta, który wymaga ukierunkowania na wybranych etapach projektu;</w:t>
            </w:r>
          </w:p>
          <w:p w14:paraId="0836A3AD" w14:textId="77777777" w:rsidR="00BC45A2" w:rsidRPr="004C031C" w:rsidRDefault="00BC45A2" w:rsidP="002F0B3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4,0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opracowany częściowo samodzielnie a częściowo pod kierunkiem nauczyciela. Student wymaga pomocy na wybranych etapach projektu;</w:t>
            </w:r>
          </w:p>
          <w:p w14:paraId="3331CC29" w14:textId="77777777" w:rsidR="00BC45A2" w:rsidRPr="004C031C" w:rsidRDefault="00BC45A2" w:rsidP="002F0B3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3,5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opracowany raczej pod kierunkiem nauczyciela, który udziela pomocy na większości etapów projektu</w:t>
            </w:r>
          </w:p>
          <w:p w14:paraId="18721B99" w14:textId="77777777" w:rsidR="00BC45A2" w:rsidRPr="004C031C" w:rsidRDefault="00BC45A2" w:rsidP="002F0B3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3,0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rojekt opracowany zdecydowanie pod kierunkiem nauczyciela. Student wymagał stałej pomocy na każdym etapie projektu;</w:t>
            </w:r>
          </w:p>
          <w:p w14:paraId="6C997E7B" w14:textId="77777777" w:rsidR="00BC45A2" w:rsidRDefault="00BC45A2" w:rsidP="002F0B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031C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2,0 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–</w:t>
            </w:r>
            <w:r w:rsidRPr="004C031C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s</w:t>
            </w:r>
            <w:r w:rsidRPr="004C031C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tudent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 </w:t>
            </w:r>
            <w:r w:rsidRPr="004C031C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 nie opracował projektu, jego wiedza i umiejętności są niewystarczające na każdym etapie projektu.</w:t>
            </w:r>
          </w:p>
          <w:p w14:paraId="5796183A" w14:textId="77777777" w:rsidR="00BC45A2" w:rsidRPr="00042F80" w:rsidRDefault="00BC45A2" w:rsidP="002F0B3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CA50D36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F8A9DC" w14:textId="77777777" w:rsidR="0085747A" w:rsidRPr="00484862" w:rsidRDefault="0085747A" w:rsidP="0047745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84862">
        <w:rPr>
          <w:rFonts w:ascii="Corbel" w:hAnsi="Corbel"/>
          <w:b/>
          <w:sz w:val="24"/>
          <w:szCs w:val="24"/>
        </w:rPr>
        <w:t xml:space="preserve">5. </w:t>
      </w:r>
      <w:r w:rsidR="00C61DC5" w:rsidRPr="0048486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C45A2" w:rsidRPr="00484862" w14:paraId="35807856" w14:textId="77777777" w:rsidTr="002F0B31">
        <w:tc>
          <w:tcPr>
            <w:tcW w:w="4902" w:type="dxa"/>
            <w:vAlign w:val="center"/>
          </w:tcPr>
          <w:p w14:paraId="6F502F8E" w14:textId="77777777" w:rsidR="00BC45A2" w:rsidRPr="00484862" w:rsidRDefault="00BC45A2" w:rsidP="002F0B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8486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723D5205" w14:textId="77777777" w:rsidR="00BC45A2" w:rsidRPr="00484862" w:rsidRDefault="00BC45A2" w:rsidP="002F0B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8486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C45A2" w:rsidRPr="00484862" w14:paraId="2F8F4FBD" w14:textId="77777777" w:rsidTr="002F0B31">
        <w:tc>
          <w:tcPr>
            <w:tcW w:w="4902" w:type="dxa"/>
          </w:tcPr>
          <w:p w14:paraId="1C955216" w14:textId="77777777" w:rsidR="00BC45A2" w:rsidRPr="00484862" w:rsidRDefault="00BC45A2" w:rsidP="002F0B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277ADD7A" w14:textId="4014EAC0" w:rsidR="00BC45A2" w:rsidRPr="00484862" w:rsidRDefault="00BC45A2" w:rsidP="002F0B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BC45A2" w:rsidRPr="00484862" w14:paraId="747E9E34" w14:textId="77777777" w:rsidTr="002F0B31">
        <w:tc>
          <w:tcPr>
            <w:tcW w:w="4902" w:type="dxa"/>
          </w:tcPr>
          <w:p w14:paraId="27F2C4E7" w14:textId="77777777" w:rsidR="00BC45A2" w:rsidRPr="00484862" w:rsidRDefault="00BC45A2" w:rsidP="002F0B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8486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84862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84862">
              <w:rPr>
                <w:rFonts w:ascii="Corbel" w:hAnsi="Corbel"/>
                <w:sz w:val="24"/>
                <w:szCs w:val="24"/>
              </w:rPr>
              <w:t>przygotowanie do zajęć</w:t>
            </w:r>
            <w:r>
              <w:rPr>
                <w:rFonts w:ascii="Corbel" w:hAnsi="Corbel"/>
                <w:sz w:val="24"/>
                <w:szCs w:val="24"/>
              </w:rPr>
              <w:t xml:space="preserve">, kolokwium, </w:t>
            </w:r>
            <w:r w:rsidRPr="00484862">
              <w:rPr>
                <w:rFonts w:ascii="Corbel" w:hAnsi="Corbel"/>
                <w:sz w:val="24"/>
                <w:szCs w:val="24"/>
              </w:rPr>
              <w:t xml:space="preserve">projektu </w:t>
            </w:r>
          </w:p>
        </w:tc>
        <w:tc>
          <w:tcPr>
            <w:tcW w:w="4618" w:type="dxa"/>
          </w:tcPr>
          <w:p w14:paraId="27789116" w14:textId="77777777" w:rsidR="00BC45A2" w:rsidRDefault="00BC45A2" w:rsidP="002F0B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762B130" w14:textId="77777777" w:rsidR="00BC45A2" w:rsidRDefault="00BC45A2" w:rsidP="002F0B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034611F" w14:textId="36B7B906" w:rsidR="00BC45A2" w:rsidRPr="00484862" w:rsidRDefault="00BC45A2" w:rsidP="002F0B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BC45A2" w:rsidRPr="00484862" w14:paraId="3F42FE3F" w14:textId="77777777" w:rsidTr="002F0B31">
        <w:tc>
          <w:tcPr>
            <w:tcW w:w="4902" w:type="dxa"/>
          </w:tcPr>
          <w:p w14:paraId="388816B8" w14:textId="77777777" w:rsidR="00BC45A2" w:rsidRPr="00484862" w:rsidRDefault="00BC45A2" w:rsidP="002F0B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7DC7360" w14:textId="77777777" w:rsidR="00BC45A2" w:rsidRPr="00484862" w:rsidRDefault="00BC45A2" w:rsidP="002F0B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C45A2" w:rsidRPr="00484862" w14:paraId="20756760" w14:textId="77777777" w:rsidTr="002F0B31">
        <w:tc>
          <w:tcPr>
            <w:tcW w:w="4902" w:type="dxa"/>
          </w:tcPr>
          <w:p w14:paraId="08207E99" w14:textId="77777777" w:rsidR="00BC45A2" w:rsidRPr="00484862" w:rsidRDefault="00BC45A2" w:rsidP="002F0B3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8486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1A5608A" w14:textId="77777777" w:rsidR="00BC45A2" w:rsidRPr="00484862" w:rsidRDefault="00BC45A2" w:rsidP="002F0B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84862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33AF3BED" w14:textId="77777777" w:rsidR="00BC45A2" w:rsidRDefault="00BC45A2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19E8D60" w14:textId="21EA46EA" w:rsidR="0085747A" w:rsidRPr="0048486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8486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8486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AA26813" w14:textId="77777777" w:rsidR="003E1941" w:rsidRPr="0048486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7F96B1" w14:textId="77777777" w:rsidR="0085747A" w:rsidRPr="00484862" w:rsidRDefault="0071620A" w:rsidP="0047745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6. </w:t>
      </w:r>
      <w:r w:rsidR="0085747A" w:rsidRPr="00484862">
        <w:rPr>
          <w:rFonts w:ascii="Corbel" w:hAnsi="Corbel"/>
          <w:smallCaps w:val="0"/>
          <w:szCs w:val="24"/>
        </w:rPr>
        <w:t>PRAKTYKI ZAWO</w:t>
      </w:r>
      <w:r w:rsidR="009D3F3B" w:rsidRPr="00484862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85747A" w:rsidRPr="00484862" w14:paraId="2059ECF2" w14:textId="77777777" w:rsidTr="009E633F">
        <w:trPr>
          <w:trHeight w:val="397"/>
        </w:trPr>
        <w:tc>
          <w:tcPr>
            <w:tcW w:w="4111" w:type="dxa"/>
          </w:tcPr>
          <w:p w14:paraId="10C4CC76" w14:textId="77777777" w:rsidR="0085747A" w:rsidRPr="0048486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vAlign w:val="center"/>
          </w:tcPr>
          <w:p w14:paraId="68E47B45" w14:textId="77777777" w:rsidR="0085747A" w:rsidRPr="00484862" w:rsidRDefault="009E633F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484862" w14:paraId="58F25E69" w14:textId="77777777" w:rsidTr="009E633F">
        <w:trPr>
          <w:trHeight w:val="397"/>
        </w:trPr>
        <w:tc>
          <w:tcPr>
            <w:tcW w:w="4111" w:type="dxa"/>
          </w:tcPr>
          <w:p w14:paraId="34E3C274" w14:textId="77777777" w:rsidR="0085747A" w:rsidRPr="0048486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20A79B02" w14:textId="77777777" w:rsidR="0085747A" w:rsidRPr="00484862" w:rsidRDefault="009E633F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51CD54F" w14:textId="77777777" w:rsidR="003E1941" w:rsidRPr="0048486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301882" w14:textId="77777777" w:rsidR="00675843" w:rsidRPr="0048486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7. </w:t>
      </w:r>
      <w:r w:rsidR="0085747A" w:rsidRPr="00484862">
        <w:rPr>
          <w:rFonts w:ascii="Corbel" w:hAnsi="Corbel"/>
          <w:smallCaps w:val="0"/>
          <w:szCs w:val="24"/>
        </w:rPr>
        <w:t>LITERATURA</w:t>
      </w:r>
      <w:r w:rsidRPr="00484862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C45A2" w:rsidRPr="00484862" w14:paraId="0EC9EDBB" w14:textId="77777777" w:rsidTr="002F0B31">
        <w:tc>
          <w:tcPr>
            <w:tcW w:w="9639" w:type="dxa"/>
          </w:tcPr>
          <w:p w14:paraId="5C8219B0" w14:textId="77777777" w:rsidR="00BC45A2" w:rsidRPr="00484862" w:rsidRDefault="00BC45A2" w:rsidP="002F0B31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48486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6205A78" w14:textId="77777777" w:rsidR="00BC45A2" w:rsidRPr="004C031C" w:rsidRDefault="00BC45A2" w:rsidP="00BC45A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0" w:hanging="210"/>
              <w:jc w:val="both"/>
              <w:rPr>
                <w:rFonts w:ascii="Corbel" w:hAnsi="Corbel"/>
                <w:sz w:val="24"/>
                <w:szCs w:val="24"/>
              </w:rPr>
            </w:pPr>
            <w:r w:rsidRPr="004C031C">
              <w:rPr>
                <w:rFonts w:ascii="Corbel" w:hAnsi="Corbel"/>
                <w:sz w:val="24"/>
                <w:szCs w:val="24"/>
              </w:rPr>
              <w:t xml:space="preserve">Czyż A., </w:t>
            </w:r>
            <w:proofErr w:type="spellStart"/>
            <w:r w:rsidRPr="004C031C">
              <w:rPr>
                <w:rFonts w:ascii="Corbel" w:hAnsi="Corbel"/>
                <w:sz w:val="24"/>
                <w:szCs w:val="24"/>
              </w:rPr>
              <w:t>Plutecka</w:t>
            </w:r>
            <w:proofErr w:type="spellEnd"/>
            <w:r w:rsidRPr="004C031C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4C031C">
              <w:rPr>
                <w:rFonts w:ascii="Corbel" w:hAnsi="Corbel"/>
                <w:i/>
                <w:sz w:val="24"/>
                <w:szCs w:val="24"/>
              </w:rPr>
              <w:t xml:space="preserve">Zarys </w:t>
            </w:r>
            <w:proofErr w:type="spellStart"/>
            <w:r w:rsidRPr="004C031C">
              <w:rPr>
                <w:rFonts w:ascii="Corbel" w:hAnsi="Corbel"/>
                <w:i/>
                <w:sz w:val="24"/>
                <w:szCs w:val="24"/>
              </w:rPr>
              <w:t>audiofonologii</w:t>
            </w:r>
            <w:proofErr w:type="spellEnd"/>
            <w:r w:rsidRPr="004C031C">
              <w:rPr>
                <w:rFonts w:ascii="Corbel" w:hAnsi="Corbel"/>
                <w:i/>
                <w:sz w:val="24"/>
                <w:szCs w:val="24"/>
              </w:rPr>
              <w:t xml:space="preserve"> edukacyjnej</w:t>
            </w:r>
            <w:r w:rsidRPr="004C031C">
              <w:rPr>
                <w:rFonts w:ascii="Corbel" w:hAnsi="Corbel"/>
                <w:sz w:val="24"/>
                <w:szCs w:val="24"/>
              </w:rPr>
              <w:t>, Kraków 2018;</w:t>
            </w:r>
          </w:p>
          <w:p w14:paraId="223B65CB" w14:textId="77777777" w:rsidR="00BC45A2" w:rsidRPr="004C031C" w:rsidRDefault="00BC45A2" w:rsidP="00BC45A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0" w:hanging="210"/>
              <w:jc w:val="both"/>
              <w:rPr>
                <w:rFonts w:ascii="Corbel" w:hAnsi="Corbel"/>
                <w:sz w:val="24"/>
                <w:szCs w:val="24"/>
              </w:rPr>
            </w:pPr>
            <w:r w:rsidRPr="004C031C">
              <w:rPr>
                <w:rFonts w:ascii="Corbel" w:hAnsi="Corbel"/>
                <w:sz w:val="24"/>
                <w:szCs w:val="24"/>
              </w:rPr>
              <w:t xml:space="preserve">Gałkowski T., Radziszewska-Konopka M., </w:t>
            </w:r>
            <w:r w:rsidRPr="004C031C">
              <w:rPr>
                <w:rFonts w:ascii="Corbel" w:hAnsi="Corbel"/>
                <w:i/>
                <w:sz w:val="24"/>
                <w:szCs w:val="24"/>
              </w:rPr>
              <w:t>Wspomaganie rozwoju małego dziecka z wadą słuch</w:t>
            </w:r>
            <w:r w:rsidRPr="004C031C">
              <w:rPr>
                <w:rFonts w:ascii="Corbel" w:hAnsi="Corbel"/>
                <w:sz w:val="24"/>
                <w:szCs w:val="24"/>
              </w:rPr>
              <w:t>u, Warszawa: 2011;</w:t>
            </w:r>
          </w:p>
          <w:p w14:paraId="5BBCD910" w14:textId="77777777" w:rsidR="00BC45A2" w:rsidRDefault="00BC45A2" w:rsidP="00BC45A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0" w:hanging="210"/>
              <w:jc w:val="both"/>
              <w:rPr>
                <w:rFonts w:ascii="Corbel" w:hAnsi="Corbel"/>
                <w:sz w:val="24"/>
                <w:szCs w:val="24"/>
              </w:rPr>
            </w:pPr>
            <w:r w:rsidRPr="004C031C">
              <w:rPr>
                <w:rFonts w:ascii="Corbel" w:hAnsi="Corbel"/>
                <w:sz w:val="24"/>
                <w:szCs w:val="24"/>
              </w:rPr>
              <w:t xml:space="preserve">Krakowiak K., </w:t>
            </w:r>
            <w:r w:rsidRPr="004C031C">
              <w:rPr>
                <w:rFonts w:ascii="Corbel" w:hAnsi="Corbel"/>
                <w:i/>
                <w:sz w:val="24"/>
                <w:szCs w:val="24"/>
              </w:rPr>
              <w:t xml:space="preserve">Dar języka. Podręcznik metodyki wychowania językowego dzieci </w:t>
            </w:r>
            <w:r w:rsidRPr="004C031C">
              <w:rPr>
                <w:rFonts w:ascii="Corbel" w:hAnsi="Corbel"/>
                <w:i/>
                <w:sz w:val="24"/>
                <w:szCs w:val="24"/>
              </w:rPr>
              <w:br/>
              <w:t>i młodzieży z uszkodzeniami narządu słuchu</w:t>
            </w:r>
            <w:r w:rsidRPr="004C031C">
              <w:rPr>
                <w:rFonts w:ascii="Corbel" w:hAnsi="Corbel"/>
                <w:sz w:val="24"/>
                <w:szCs w:val="24"/>
              </w:rPr>
              <w:t>, Lublin: 2012;</w:t>
            </w:r>
          </w:p>
          <w:p w14:paraId="76E01D1E" w14:textId="77777777" w:rsidR="00BC45A2" w:rsidRPr="004C031C" w:rsidRDefault="00BC45A2" w:rsidP="00BC45A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0" w:hanging="210"/>
              <w:jc w:val="both"/>
              <w:rPr>
                <w:rFonts w:ascii="Corbel" w:hAnsi="Corbel"/>
                <w:sz w:val="24"/>
                <w:szCs w:val="24"/>
              </w:rPr>
            </w:pPr>
            <w:r w:rsidRPr="004C031C">
              <w:rPr>
                <w:rFonts w:ascii="Corbel" w:hAnsi="Corbel"/>
                <w:sz w:val="24"/>
                <w:szCs w:val="24"/>
              </w:rPr>
              <w:t>Zaborniak-Sobczak M.,  Bieńkowska K.I.,  Grot-</w:t>
            </w:r>
            <w:proofErr w:type="spellStart"/>
            <w:r w:rsidRPr="004C031C">
              <w:rPr>
                <w:rFonts w:ascii="Corbel" w:hAnsi="Corbel"/>
                <w:sz w:val="24"/>
                <w:szCs w:val="24"/>
              </w:rPr>
              <w:t>Mrozicka</w:t>
            </w:r>
            <w:proofErr w:type="spellEnd"/>
            <w:r w:rsidRPr="004C031C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C031C">
              <w:rPr>
                <w:rFonts w:ascii="Corbel" w:hAnsi="Corbel"/>
                <w:i/>
                <w:iCs/>
                <w:sz w:val="24"/>
                <w:szCs w:val="24"/>
              </w:rPr>
              <w:t>Wsparcie wczesnorozwojowe dzieci z uszkodzeniem słuchu i ich rodzin</w:t>
            </w:r>
            <w:r w:rsidRPr="004C031C">
              <w:rPr>
                <w:rFonts w:ascii="Corbel" w:hAnsi="Corbel"/>
                <w:sz w:val="24"/>
                <w:szCs w:val="24"/>
              </w:rPr>
              <w:t xml:space="preserve"> [w:] red. nauk. K. </w:t>
            </w:r>
            <w:proofErr w:type="spellStart"/>
            <w:r w:rsidRPr="004C031C">
              <w:rPr>
                <w:rFonts w:ascii="Corbel" w:hAnsi="Corbel"/>
                <w:sz w:val="24"/>
                <w:szCs w:val="24"/>
              </w:rPr>
              <w:t>Plutecka</w:t>
            </w:r>
            <w:proofErr w:type="spellEnd"/>
            <w:r w:rsidRPr="004C031C">
              <w:rPr>
                <w:rFonts w:ascii="Corbel" w:hAnsi="Corbel"/>
                <w:sz w:val="24"/>
                <w:szCs w:val="24"/>
              </w:rPr>
              <w:t>, A.K. Czyż, Wczesne wspomaganie rozwoju dzieci. Konteksty teoretyczne i praktyczne rozwiązania, Kraków 2021, s. 199-235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BC45A2" w:rsidRPr="00484862" w14:paraId="6C07CF66" w14:textId="77777777" w:rsidTr="002F0B31">
        <w:tc>
          <w:tcPr>
            <w:tcW w:w="9639" w:type="dxa"/>
          </w:tcPr>
          <w:p w14:paraId="73B1CCB6" w14:textId="77777777" w:rsidR="00BC45A2" w:rsidRPr="00484862" w:rsidRDefault="00BC45A2" w:rsidP="002F0B31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48486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70761A6" w14:textId="77777777" w:rsidR="00BC45A2" w:rsidRPr="00484862" w:rsidRDefault="00BC45A2" w:rsidP="00BC45A2">
            <w:pPr>
              <w:pStyle w:val="Tekstpodstawowy2"/>
              <w:numPr>
                <w:ilvl w:val="0"/>
                <w:numId w:val="4"/>
              </w:numPr>
              <w:spacing w:after="0" w:line="240" w:lineRule="auto"/>
              <w:ind w:left="210" w:hanging="210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 xml:space="preserve">Bieńkowska K., </w:t>
            </w:r>
            <w:r w:rsidRPr="00484862">
              <w:rPr>
                <w:rFonts w:ascii="Corbel" w:hAnsi="Corbel"/>
                <w:i/>
                <w:szCs w:val="24"/>
              </w:rPr>
              <w:t>Rozwój słyszenia i mowy u dzieci</w:t>
            </w:r>
            <w:r w:rsidRPr="00484862">
              <w:rPr>
                <w:rFonts w:ascii="Corbel" w:hAnsi="Corbel"/>
                <w:szCs w:val="24"/>
              </w:rPr>
              <w:t>, Magazyn Otorynolaryngologiczny, 93 – 103;</w:t>
            </w:r>
          </w:p>
          <w:p w14:paraId="4139D6C6" w14:textId="77777777" w:rsidR="00BC45A2" w:rsidRPr="00484862" w:rsidRDefault="00BC45A2" w:rsidP="00BC45A2">
            <w:pPr>
              <w:pStyle w:val="Tekstpodstawowy2"/>
              <w:numPr>
                <w:ilvl w:val="0"/>
                <w:numId w:val="4"/>
              </w:numPr>
              <w:spacing w:after="0" w:line="240" w:lineRule="auto"/>
              <w:ind w:left="210" w:hanging="210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 xml:space="preserve">Bieńkowska K., </w:t>
            </w:r>
            <w:r w:rsidRPr="00484862">
              <w:rPr>
                <w:rFonts w:ascii="Corbel" w:hAnsi="Corbel"/>
                <w:i/>
                <w:szCs w:val="24"/>
              </w:rPr>
              <w:t>Wpływ wady słuchu na rozwój mowy u dzieci</w:t>
            </w:r>
            <w:r w:rsidRPr="00484862">
              <w:rPr>
                <w:rFonts w:ascii="Corbel" w:hAnsi="Corbel"/>
                <w:szCs w:val="24"/>
              </w:rPr>
              <w:t>, „Problemy laryngologiczne w codziennej praktyce”, 62, II/2008, 2 – 7;</w:t>
            </w:r>
          </w:p>
          <w:p w14:paraId="62F14FFB" w14:textId="77777777" w:rsidR="00BC45A2" w:rsidRPr="00484862" w:rsidRDefault="00BC45A2" w:rsidP="00BC45A2">
            <w:pPr>
              <w:pStyle w:val="Tekstpodstawowy2"/>
              <w:numPr>
                <w:ilvl w:val="0"/>
                <w:numId w:val="4"/>
              </w:numPr>
              <w:spacing w:after="0" w:line="240" w:lineRule="auto"/>
              <w:ind w:left="210" w:hanging="210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lastRenderedPageBreak/>
              <w:t>Dryżałowska</w:t>
            </w:r>
            <w:proofErr w:type="spellEnd"/>
            <w:r w:rsidRPr="00484862">
              <w:rPr>
                <w:rFonts w:ascii="Corbel" w:hAnsi="Corbel"/>
                <w:szCs w:val="24"/>
              </w:rPr>
              <w:t xml:space="preserve"> G., </w:t>
            </w:r>
            <w:r w:rsidRPr="00484862">
              <w:rPr>
                <w:rFonts w:ascii="Corbel" w:hAnsi="Corbel"/>
                <w:i/>
                <w:szCs w:val="24"/>
              </w:rPr>
              <w:t>Rozwój językowy dziecka z uszkodzonym słuchem a integracja edukacyjna. Model kształcenia integracyjnego</w:t>
            </w:r>
            <w:r w:rsidRPr="00484862">
              <w:rPr>
                <w:rFonts w:ascii="Corbel" w:hAnsi="Corbel"/>
                <w:szCs w:val="24"/>
              </w:rPr>
              <w:t>, Warszawa 2007;</w:t>
            </w:r>
          </w:p>
          <w:p w14:paraId="5E963928" w14:textId="77777777" w:rsidR="00BC45A2" w:rsidRPr="00484862" w:rsidRDefault="00BC45A2" w:rsidP="00BC45A2">
            <w:pPr>
              <w:pStyle w:val="Tekstpodstawowy2"/>
              <w:numPr>
                <w:ilvl w:val="0"/>
                <w:numId w:val="4"/>
              </w:numPr>
              <w:spacing w:after="0" w:line="240" w:lineRule="auto"/>
              <w:ind w:left="210" w:hanging="210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t>Dryżałowska</w:t>
            </w:r>
            <w:proofErr w:type="spellEnd"/>
            <w:r w:rsidRPr="00484862">
              <w:rPr>
                <w:rFonts w:ascii="Corbel" w:hAnsi="Corbel"/>
                <w:szCs w:val="24"/>
              </w:rPr>
              <w:t xml:space="preserve"> G., </w:t>
            </w:r>
            <w:r w:rsidRPr="00484862">
              <w:rPr>
                <w:rFonts w:ascii="Corbel" w:hAnsi="Corbel"/>
                <w:i/>
                <w:szCs w:val="24"/>
              </w:rPr>
              <w:t>Integracja edukacyjna a integracja społeczna. Satysfakcja z życia osób niedosłyszących</w:t>
            </w:r>
            <w:r w:rsidRPr="00484862">
              <w:rPr>
                <w:rFonts w:ascii="Corbel" w:hAnsi="Corbel"/>
                <w:szCs w:val="24"/>
              </w:rPr>
              <w:t>, Warszawa 2015;</w:t>
            </w:r>
          </w:p>
          <w:p w14:paraId="441B9FBA" w14:textId="77777777" w:rsidR="00BC45A2" w:rsidRPr="00484862" w:rsidRDefault="00BC45A2" w:rsidP="00BC45A2">
            <w:pPr>
              <w:pStyle w:val="Tekstpodstawowy2"/>
              <w:numPr>
                <w:ilvl w:val="0"/>
                <w:numId w:val="4"/>
              </w:numPr>
              <w:spacing w:after="0" w:line="240" w:lineRule="auto"/>
              <w:ind w:left="210" w:hanging="210"/>
              <w:rPr>
                <w:rFonts w:ascii="Corbel" w:hAnsi="Corbel"/>
                <w:i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 xml:space="preserve">Gunia G., </w:t>
            </w:r>
            <w:r w:rsidRPr="00484862">
              <w:rPr>
                <w:rFonts w:ascii="Corbel" w:hAnsi="Corbel"/>
                <w:i/>
                <w:szCs w:val="24"/>
              </w:rPr>
              <w:t xml:space="preserve">Terapia logopedyczna dzieci z zaburzeniami słuchu i mowy. Wybrane problemy teorii i praktyki </w:t>
            </w:r>
            <w:proofErr w:type="spellStart"/>
            <w:r w:rsidRPr="00484862">
              <w:rPr>
                <w:rFonts w:ascii="Corbel" w:hAnsi="Corbel"/>
                <w:i/>
                <w:szCs w:val="24"/>
              </w:rPr>
              <w:t>surdologopedycznej</w:t>
            </w:r>
            <w:proofErr w:type="spellEnd"/>
            <w:r w:rsidRPr="00484862">
              <w:rPr>
                <w:rFonts w:ascii="Corbel" w:hAnsi="Corbel"/>
                <w:i/>
                <w:szCs w:val="24"/>
              </w:rPr>
              <w:t xml:space="preserve">, </w:t>
            </w:r>
            <w:r w:rsidRPr="00484862">
              <w:rPr>
                <w:rFonts w:ascii="Corbel" w:hAnsi="Corbel"/>
                <w:szCs w:val="24"/>
              </w:rPr>
              <w:t>Kraków 2006;</w:t>
            </w:r>
            <w:r w:rsidRPr="00484862">
              <w:rPr>
                <w:rFonts w:ascii="Corbel" w:hAnsi="Corbel"/>
                <w:i/>
                <w:szCs w:val="24"/>
              </w:rPr>
              <w:t xml:space="preserve"> </w:t>
            </w:r>
          </w:p>
          <w:p w14:paraId="72CB877F" w14:textId="77777777" w:rsidR="00BC45A2" w:rsidRPr="004C031C" w:rsidRDefault="00BC45A2" w:rsidP="00BC45A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10" w:hanging="210"/>
              <w:jc w:val="both"/>
              <w:rPr>
                <w:rFonts w:ascii="Corbel" w:hAnsi="Corbel"/>
                <w:sz w:val="24"/>
                <w:szCs w:val="24"/>
              </w:rPr>
            </w:pPr>
            <w:r w:rsidRPr="004C031C">
              <w:rPr>
                <w:rFonts w:ascii="Corbel" w:hAnsi="Corbel"/>
                <w:sz w:val="24"/>
                <w:szCs w:val="24"/>
              </w:rPr>
              <w:t xml:space="preserve">Korzon A., </w:t>
            </w:r>
            <w:r w:rsidRPr="004C031C">
              <w:rPr>
                <w:rFonts w:ascii="Corbel" w:hAnsi="Corbel"/>
                <w:i/>
                <w:sz w:val="24"/>
                <w:szCs w:val="24"/>
              </w:rPr>
              <w:t>Wychowanie słuchowe dzieci z wadą słuchu</w:t>
            </w:r>
            <w:r w:rsidRPr="004C031C">
              <w:rPr>
                <w:rFonts w:ascii="Corbel" w:hAnsi="Corbel"/>
                <w:sz w:val="24"/>
                <w:szCs w:val="24"/>
              </w:rPr>
              <w:t>, Katowice: 1997;</w:t>
            </w:r>
          </w:p>
          <w:p w14:paraId="051A06AE" w14:textId="77777777" w:rsidR="00BC45A2" w:rsidRPr="004C031C" w:rsidRDefault="00BC45A2" w:rsidP="00BC45A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10" w:hanging="210"/>
              <w:jc w:val="both"/>
              <w:rPr>
                <w:rFonts w:ascii="Corbel" w:hAnsi="Corbel"/>
                <w:sz w:val="24"/>
                <w:szCs w:val="24"/>
              </w:rPr>
            </w:pPr>
            <w:r w:rsidRPr="004C031C">
              <w:rPr>
                <w:rFonts w:ascii="Corbel" w:hAnsi="Corbel"/>
                <w:sz w:val="24"/>
                <w:szCs w:val="24"/>
              </w:rPr>
              <w:t xml:space="preserve">Kulczycka E., </w:t>
            </w:r>
            <w:r w:rsidRPr="004C031C">
              <w:rPr>
                <w:rFonts w:ascii="Corbel" w:hAnsi="Corbel"/>
                <w:i/>
                <w:sz w:val="24"/>
                <w:szCs w:val="24"/>
              </w:rPr>
              <w:t>Wychowanie słuchowo-werbalne dzieci z wadą słuchu w wieku przedszkolnym</w:t>
            </w:r>
            <w:r w:rsidRPr="004C031C">
              <w:rPr>
                <w:rFonts w:ascii="Corbel" w:hAnsi="Corbel"/>
                <w:sz w:val="24"/>
                <w:szCs w:val="24"/>
              </w:rPr>
              <w:t>, Warszawa: 2004;</w:t>
            </w:r>
          </w:p>
          <w:p w14:paraId="527EF848" w14:textId="77777777" w:rsidR="00BC45A2" w:rsidRPr="004C031C" w:rsidRDefault="00BC45A2" w:rsidP="00BC45A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10" w:hanging="210"/>
              <w:jc w:val="both"/>
              <w:rPr>
                <w:rFonts w:ascii="Corbel" w:hAnsi="Corbel"/>
                <w:sz w:val="24"/>
                <w:szCs w:val="24"/>
              </w:rPr>
            </w:pPr>
            <w:r w:rsidRPr="004C031C">
              <w:rPr>
                <w:rFonts w:ascii="Corbel" w:hAnsi="Corbel"/>
                <w:sz w:val="24"/>
                <w:szCs w:val="24"/>
              </w:rPr>
              <w:t xml:space="preserve">Zaborniak-Sobczak M., </w:t>
            </w:r>
            <w:r w:rsidRPr="004C031C">
              <w:rPr>
                <w:rFonts w:ascii="Corbel" w:hAnsi="Corbel"/>
                <w:i/>
                <w:sz w:val="24"/>
                <w:szCs w:val="24"/>
              </w:rPr>
              <w:t>Odpowiedzialność młodzieży z wadą słuchu</w:t>
            </w:r>
            <w:r w:rsidRPr="004C031C">
              <w:rPr>
                <w:rFonts w:ascii="Corbel" w:hAnsi="Corbel"/>
                <w:sz w:val="24"/>
                <w:szCs w:val="24"/>
              </w:rPr>
              <w:t>, Rzeszów 2014;</w:t>
            </w:r>
          </w:p>
        </w:tc>
      </w:tr>
    </w:tbl>
    <w:p w14:paraId="0D353A60" w14:textId="77777777" w:rsidR="0085747A" w:rsidRPr="00484862" w:rsidRDefault="0085747A" w:rsidP="009E63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0D3FBA" w14:textId="77777777" w:rsidR="0085747A" w:rsidRPr="00484862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48486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D52AE04" w14:textId="77777777" w:rsidR="005E6310" w:rsidRPr="00484862" w:rsidRDefault="005E631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EABB6D" w14:textId="77777777" w:rsidR="005E6310" w:rsidRPr="00484862" w:rsidRDefault="005E6310" w:rsidP="005E6310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5E6310" w:rsidRPr="0048486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3FFF6" w14:textId="77777777" w:rsidR="00CE5F9B" w:rsidRDefault="00CE5F9B" w:rsidP="00C16ABF">
      <w:pPr>
        <w:spacing w:after="0" w:line="240" w:lineRule="auto"/>
      </w:pPr>
      <w:r>
        <w:separator/>
      </w:r>
    </w:p>
  </w:endnote>
  <w:endnote w:type="continuationSeparator" w:id="0">
    <w:p w14:paraId="232A8FF1" w14:textId="77777777" w:rsidR="00CE5F9B" w:rsidRDefault="00CE5F9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CB208E" w14:textId="77777777" w:rsidR="00CE5F9B" w:rsidRDefault="00CE5F9B" w:rsidP="00C16ABF">
      <w:pPr>
        <w:spacing w:after="0" w:line="240" w:lineRule="auto"/>
      </w:pPr>
      <w:r>
        <w:separator/>
      </w:r>
    </w:p>
  </w:footnote>
  <w:footnote w:type="continuationSeparator" w:id="0">
    <w:p w14:paraId="63805E14" w14:textId="77777777" w:rsidR="00CE5F9B" w:rsidRDefault="00CE5F9B" w:rsidP="00C16ABF">
      <w:pPr>
        <w:spacing w:after="0" w:line="240" w:lineRule="auto"/>
      </w:pPr>
      <w:r>
        <w:continuationSeparator/>
      </w:r>
    </w:p>
  </w:footnote>
  <w:footnote w:id="1">
    <w:p w14:paraId="1653084C" w14:textId="77777777" w:rsidR="00BC45A2" w:rsidRDefault="00BC45A2" w:rsidP="00BC45A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6D64BA"/>
    <w:multiLevelType w:val="hybridMultilevel"/>
    <w:tmpl w:val="25F6D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A5A69"/>
    <w:multiLevelType w:val="hybridMultilevel"/>
    <w:tmpl w:val="75EC7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039280">
    <w:abstractNumId w:val="0"/>
  </w:num>
  <w:num w:numId="2" w16cid:durableId="1215920911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8119898">
    <w:abstractNumId w:val="2"/>
  </w:num>
  <w:num w:numId="4" w16cid:durableId="77667492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D3F"/>
    <w:rsid w:val="00042A51"/>
    <w:rsid w:val="00042CBD"/>
    <w:rsid w:val="00042D2E"/>
    <w:rsid w:val="00042F80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D6C"/>
    <w:rsid w:val="000C0C36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02AA"/>
    <w:rsid w:val="00192F37"/>
    <w:rsid w:val="001A70D2"/>
    <w:rsid w:val="001D530B"/>
    <w:rsid w:val="001D657B"/>
    <w:rsid w:val="001D7161"/>
    <w:rsid w:val="001D7B54"/>
    <w:rsid w:val="001E0209"/>
    <w:rsid w:val="001E11E6"/>
    <w:rsid w:val="001F2CA2"/>
    <w:rsid w:val="002144C0"/>
    <w:rsid w:val="002230B8"/>
    <w:rsid w:val="0022477D"/>
    <w:rsid w:val="002278A9"/>
    <w:rsid w:val="002336F9"/>
    <w:rsid w:val="0024028F"/>
    <w:rsid w:val="00244ABC"/>
    <w:rsid w:val="00281FF2"/>
    <w:rsid w:val="00282470"/>
    <w:rsid w:val="002857DE"/>
    <w:rsid w:val="00291567"/>
    <w:rsid w:val="002A22BF"/>
    <w:rsid w:val="002A2389"/>
    <w:rsid w:val="002A671D"/>
    <w:rsid w:val="002B4D55"/>
    <w:rsid w:val="002B5EA0"/>
    <w:rsid w:val="002B6119"/>
    <w:rsid w:val="002B7FE7"/>
    <w:rsid w:val="002C1F06"/>
    <w:rsid w:val="002D04E5"/>
    <w:rsid w:val="002D3375"/>
    <w:rsid w:val="002D73D4"/>
    <w:rsid w:val="002F02A3"/>
    <w:rsid w:val="002F4ABE"/>
    <w:rsid w:val="003018BA"/>
    <w:rsid w:val="0030395F"/>
    <w:rsid w:val="00305C92"/>
    <w:rsid w:val="003151C5"/>
    <w:rsid w:val="00331D24"/>
    <w:rsid w:val="003343CF"/>
    <w:rsid w:val="003404C8"/>
    <w:rsid w:val="00346FE9"/>
    <w:rsid w:val="0034759A"/>
    <w:rsid w:val="003503F6"/>
    <w:rsid w:val="003530DD"/>
    <w:rsid w:val="00355C77"/>
    <w:rsid w:val="00363F78"/>
    <w:rsid w:val="003A0A5B"/>
    <w:rsid w:val="003A1176"/>
    <w:rsid w:val="003C0BAE"/>
    <w:rsid w:val="003C23D7"/>
    <w:rsid w:val="003D18A9"/>
    <w:rsid w:val="003D3386"/>
    <w:rsid w:val="003D6CE2"/>
    <w:rsid w:val="003E1941"/>
    <w:rsid w:val="003E2FE6"/>
    <w:rsid w:val="003E49D5"/>
    <w:rsid w:val="003F205D"/>
    <w:rsid w:val="003F38C0"/>
    <w:rsid w:val="00414E3C"/>
    <w:rsid w:val="0042244A"/>
    <w:rsid w:val="00423A3E"/>
    <w:rsid w:val="0042745A"/>
    <w:rsid w:val="00431D5C"/>
    <w:rsid w:val="004362C6"/>
    <w:rsid w:val="00437FA2"/>
    <w:rsid w:val="00442D51"/>
    <w:rsid w:val="00445970"/>
    <w:rsid w:val="00451962"/>
    <w:rsid w:val="00461EFC"/>
    <w:rsid w:val="004652C2"/>
    <w:rsid w:val="004706D1"/>
    <w:rsid w:val="00471326"/>
    <w:rsid w:val="004713F3"/>
    <w:rsid w:val="0047598D"/>
    <w:rsid w:val="0047745D"/>
    <w:rsid w:val="004840FD"/>
    <w:rsid w:val="00484862"/>
    <w:rsid w:val="00490F7D"/>
    <w:rsid w:val="00491678"/>
    <w:rsid w:val="004968E2"/>
    <w:rsid w:val="004A3EEA"/>
    <w:rsid w:val="004A4D1F"/>
    <w:rsid w:val="004B3396"/>
    <w:rsid w:val="004D5282"/>
    <w:rsid w:val="004F1551"/>
    <w:rsid w:val="004F3820"/>
    <w:rsid w:val="004F55A3"/>
    <w:rsid w:val="0050496F"/>
    <w:rsid w:val="00513B6F"/>
    <w:rsid w:val="005143EE"/>
    <w:rsid w:val="00516210"/>
    <w:rsid w:val="00517C63"/>
    <w:rsid w:val="005363C4"/>
    <w:rsid w:val="00536BDE"/>
    <w:rsid w:val="00543ACC"/>
    <w:rsid w:val="00547E29"/>
    <w:rsid w:val="005607C7"/>
    <w:rsid w:val="005643D0"/>
    <w:rsid w:val="0056696D"/>
    <w:rsid w:val="0059484D"/>
    <w:rsid w:val="005A0855"/>
    <w:rsid w:val="005A3196"/>
    <w:rsid w:val="005C080F"/>
    <w:rsid w:val="005C55E5"/>
    <w:rsid w:val="005C696A"/>
    <w:rsid w:val="005E5474"/>
    <w:rsid w:val="005E6310"/>
    <w:rsid w:val="005E6E85"/>
    <w:rsid w:val="005F00D7"/>
    <w:rsid w:val="005F31D2"/>
    <w:rsid w:val="0061029B"/>
    <w:rsid w:val="00617230"/>
    <w:rsid w:val="00617743"/>
    <w:rsid w:val="00621CE1"/>
    <w:rsid w:val="00622E8B"/>
    <w:rsid w:val="00627FC9"/>
    <w:rsid w:val="00647FA8"/>
    <w:rsid w:val="00650C5F"/>
    <w:rsid w:val="00654934"/>
    <w:rsid w:val="006550F1"/>
    <w:rsid w:val="00657E85"/>
    <w:rsid w:val="006620D9"/>
    <w:rsid w:val="006640BE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4E4A"/>
    <w:rsid w:val="00706544"/>
    <w:rsid w:val="007072BA"/>
    <w:rsid w:val="0071620A"/>
    <w:rsid w:val="0071662E"/>
    <w:rsid w:val="00724677"/>
    <w:rsid w:val="00725459"/>
    <w:rsid w:val="007327BD"/>
    <w:rsid w:val="00734608"/>
    <w:rsid w:val="007434C2"/>
    <w:rsid w:val="00745302"/>
    <w:rsid w:val="007461D6"/>
    <w:rsid w:val="00746EC8"/>
    <w:rsid w:val="00763BF1"/>
    <w:rsid w:val="00766FD4"/>
    <w:rsid w:val="007809F2"/>
    <w:rsid w:val="0078168C"/>
    <w:rsid w:val="00787C2A"/>
    <w:rsid w:val="00790E27"/>
    <w:rsid w:val="007915DA"/>
    <w:rsid w:val="0079671C"/>
    <w:rsid w:val="007A265C"/>
    <w:rsid w:val="007A4022"/>
    <w:rsid w:val="007A6E6E"/>
    <w:rsid w:val="007B3F72"/>
    <w:rsid w:val="007B7FDF"/>
    <w:rsid w:val="007C3299"/>
    <w:rsid w:val="007C3BCC"/>
    <w:rsid w:val="007C4546"/>
    <w:rsid w:val="007D6E56"/>
    <w:rsid w:val="007F4155"/>
    <w:rsid w:val="00814C18"/>
    <w:rsid w:val="0081554D"/>
    <w:rsid w:val="0081707E"/>
    <w:rsid w:val="008449B3"/>
    <w:rsid w:val="008475E5"/>
    <w:rsid w:val="008552A2"/>
    <w:rsid w:val="0085747A"/>
    <w:rsid w:val="00884922"/>
    <w:rsid w:val="00885F64"/>
    <w:rsid w:val="008917F9"/>
    <w:rsid w:val="0089392F"/>
    <w:rsid w:val="008A45F7"/>
    <w:rsid w:val="008A6CFE"/>
    <w:rsid w:val="008B1FBB"/>
    <w:rsid w:val="008B70A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0DCB"/>
    <w:rsid w:val="00954A07"/>
    <w:rsid w:val="00973D5B"/>
    <w:rsid w:val="009801BB"/>
    <w:rsid w:val="00997F14"/>
    <w:rsid w:val="009A78D9"/>
    <w:rsid w:val="009C3E31"/>
    <w:rsid w:val="009C54AE"/>
    <w:rsid w:val="009C788E"/>
    <w:rsid w:val="009D3F3B"/>
    <w:rsid w:val="009E0543"/>
    <w:rsid w:val="009E2898"/>
    <w:rsid w:val="009E3B41"/>
    <w:rsid w:val="009E633F"/>
    <w:rsid w:val="009F11FA"/>
    <w:rsid w:val="009F3C5C"/>
    <w:rsid w:val="009F4610"/>
    <w:rsid w:val="009F4AAA"/>
    <w:rsid w:val="00A00ECC"/>
    <w:rsid w:val="00A14D45"/>
    <w:rsid w:val="00A155EE"/>
    <w:rsid w:val="00A223DF"/>
    <w:rsid w:val="00A2245B"/>
    <w:rsid w:val="00A266F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34C"/>
    <w:rsid w:val="00A97DE1"/>
    <w:rsid w:val="00AA07E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1696"/>
    <w:rsid w:val="00B607DB"/>
    <w:rsid w:val="00B66529"/>
    <w:rsid w:val="00B75946"/>
    <w:rsid w:val="00B8056E"/>
    <w:rsid w:val="00B819C8"/>
    <w:rsid w:val="00B82308"/>
    <w:rsid w:val="00B900F5"/>
    <w:rsid w:val="00B90885"/>
    <w:rsid w:val="00BB520A"/>
    <w:rsid w:val="00BC45A2"/>
    <w:rsid w:val="00BD3869"/>
    <w:rsid w:val="00BD66E9"/>
    <w:rsid w:val="00BD6FF4"/>
    <w:rsid w:val="00BE60BD"/>
    <w:rsid w:val="00BF2C41"/>
    <w:rsid w:val="00C058B4"/>
    <w:rsid w:val="00C05F44"/>
    <w:rsid w:val="00C131B5"/>
    <w:rsid w:val="00C14CA0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5E15"/>
    <w:rsid w:val="00CC7FC4"/>
    <w:rsid w:val="00CD6897"/>
    <w:rsid w:val="00CD6965"/>
    <w:rsid w:val="00CE5BAC"/>
    <w:rsid w:val="00CE5F9B"/>
    <w:rsid w:val="00CF25BE"/>
    <w:rsid w:val="00CF78ED"/>
    <w:rsid w:val="00D02B25"/>
    <w:rsid w:val="00D02EBA"/>
    <w:rsid w:val="00D17C3C"/>
    <w:rsid w:val="00D2249B"/>
    <w:rsid w:val="00D26B2C"/>
    <w:rsid w:val="00D352C9"/>
    <w:rsid w:val="00D425B2"/>
    <w:rsid w:val="00D428D6"/>
    <w:rsid w:val="00D552B2"/>
    <w:rsid w:val="00D57A2D"/>
    <w:rsid w:val="00D608D1"/>
    <w:rsid w:val="00D648A4"/>
    <w:rsid w:val="00D70B75"/>
    <w:rsid w:val="00D74119"/>
    <w:rsid w:val="00D8075B"/>
    <w:rsid w:val="00D8678B"/>
    <w:rsid w:val="00D9368B"/>
    <w:rsid w:val="00D96C2E"/>
    <w:rsid w:val="00DA2114"/>
    <w:rsid w:val="00DA365D"/>
    <w:rsid w:val="00DB545B"/>
    <w:rsid w:val="00DE09C0"/>
    <w:rsid w:val="00DE4A14"/>
    <w:rsid w:val="00DE6F5F"/>
    <w:rsid w:val="00DF320D"/>
    <w:rsid w:val="00DF71C8"/>
    <w:rsid w:val="00E129B8"/>
    <w:rsid w:val="00E21E7D"/>
    <w:rsid w:val="00E22FBC"/>
    <w:rsid w:val="00E24BF5"/>
    <w:rsid w:val="00E25338"/>
    <w:rsid w:val="00E46165"/>
    <w:rsid w:val="00E5178F"/>
    <w:rsid w:val="00E51E44"/>
    <w:rsid w:val="00E63348"/>
    <w:rsid w:val="00E70D81"/>
    <w:rsid w:val="00E742AA"/>
    <w:rsid w:val="00E77E88"/>
    <w:rsid w:val="00E8107D"/>
    <w:rsid w:val="00E85DFA"/>
    <w:rsid w:val="00E960BB"/>
    <w:rsid w:val="00EA2074"/>
    <w:rsid w:val="00EA4832"/>
    <w:rsid w:val="00EA4E9D"/>
    <w:rsid w:val="00EB0007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30246"/>
    <w:rsid w:val="00F41548"/>
    <w:rsid w:val="00F526AF"/>
    <w:rsid w:val="00F617C3"/>
    <w:rsid w:val="00F62C87"/>
    <w:rsid w:val="00F7066B"/>
    <w:rsid w:val="00F712A4"/>
    <w:rsid w:val="00F83B28"/>
    <w:rsid w:val="00F974DA"/>
    <w:rsid w:val="00FA46E5"/>
    <w:rsid w:val="00FB7242"/>
    <w:rsid w:val="00FB7DBA"/>
    <w:rsid w:val="00FC1C25"/>
    <w:rsid w:val="00FC267B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4203C"/>
  <w15:docId w15:val="{25A09B4F-BF0A-457E-A6E2-96A89B03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434C2"/>
    <w:pPr>
      <w:spacing w:after="120" w:line="480" w:lineRule="auto"/>
      <w:jc w:val="both"/>
    </w:pPr>
    <w:rPr>
      <w:rFonts w:eastAsia="Cambria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7434C2"/>
    <w:rPr>
      <w:rFonts w:ascii="Calibri" w:eastAsia="Cambria" w:hAnsi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87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BB664-19C9-421A-9155-2CC2D675D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1249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7</cp:revision>
  <cp:lastPrinted>2019-02-06T12:12:00Z</cp:lastPrinted>
  <dcterms:created xsi:type="dcterms:W3CDTF">2025-01-26T15:05:00Z</dcterms:created>
  <dcterms:modified xsi:type="dcterms:W3CDTF">2026-06-13T20:24:00Z</dcterms:modified>
</cp:coreProperties>
</file>